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16D4" w:rsidRPr="007B4A5E" w:rsidRDefault="00A716D4" w:rsidP="00005DDF">
      <w:pPr>
        <w:jc w:val="right"/>
        <w:rPr>
          <w:sz w:val="24"/>
        </w:rPr>
      </w:pPr>
      <w:r w:rsidRPr="007B4A5E">
        <w:rPr>
          <w:sz w:val="24"/>
        </w:rPr>
        <w:t>Приложение № 17 към чл. 64, ал.</w:t>
      </w:r>
      <w:r>
        <w:rPr>
          <w:sz w:val="24"/>
        </w:rPr>
        <w:t xml:space="preserve"> </w:t>
      </w:r>
      <w:r w:rsidRPr="007B4A5E">
        <w:rPr>
          <w:sz w:val="24"/>
        </w:rPr>
        <w:t>2, т. 2</w:t>
      </w:r>
    </w:p>
    <w:p w:rsidR="00A716D4" w:rsidRPr="007B4A5E" w:rsidRDefault="00A716D4" w:rsidP="00AB6144">
      <w:pPr>
        <w:jc w:val="center"/>
        <w:rPr>
          <w:sz w:val="24"/>
          <w:szCs w:val="24"/>
        </w:rPr>
      </w:pPr>
      <w:r w:rsidRPr="007B4A5E">
        <w:rPr>
          <w:sz w:val="24"/>
          <w:szCs w:val="24"/>
        </w:rPr>
        <w:t>Задължителни специфични условия в договорите за предоставяне на държавна помощ</w:t>
      </w:r>
    </w:p>
    <w:tbl>
      <w:tblPr>
        <w:tblW w:w="138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18"/>
        <w:gridCol w:w="11142"/>
      </w:tblGrid>
      <w:tr w:rsidR="00A716D4" w:rsidRPr="007B4A5E" w:rsidTr="00537467">
        <w:tc>
          <w:tcPr>
            <w:tcW w:w="2718" w:type="dxa"/>
          </w:tcPr>
          <w:p w:rsidR="00A716D4" w:rsidRPr="007B4A5E" w:rsidRDefault="00A716D4" w:rsidP="00537467">
            <w:pPr>
              <w:widowControl/>
              <w:shd w:val="clear" w:color="auto" w:fill="BFBFBF"/>
              <w:rPr>
                <w:sz w:val="22"/>
                <w:szCs w:val="22"/>
              </w:rPr>
            </w:pPr>
            <w:r w:rsidRPr="007B4A5E">
              <w:rPr>
                <w:sz w:val="22"/>
                <w:szCs w:val="22"/>
              </w:rPr>
              <w:t>1. За договор  за  подготовка на проект или за развитие на сценарий:</w:t>
            </w:r>
          </w:p>
          <w:p w:rsidR="00A716D4" w:rsidRPr="007B4A5E" w:rsidRDefault="00A716D4">
            <w:pPr>
              <w:rPr>
                <w:sz w:val="22"/>
                <w:szCs w:val="22"/>
              </w:rPr>
            </w:pPr>
          </w:p>
        </w:tc>
        <w:tc>
          <w:tcPr>
            <w:tcW w:w="11142" w:type="dxa"/>
          </w:tcPr>
          <w:p w:rsidR="00A716D4" w:rsidRPr="007B4A5E" w:rsidRDefault="00A716D4" w:rsidP="00752D4C">
            <w:pPr>
              <w:tabs>
                <w:tab w:val="left" w:pos="0"/>
              </w:tabs>
              <w:jc w:val="both"/>
              <w:rPr>
                <w:sz w:val="22"/>
                <w:szCs w:val="22"/>
              </w:rPr>
            </w:pPr>
            <w:r w:rsidRPr="007B4A5E">
              <w:rPr>
                <w:sz w:val="22"/>
                <w:szCs w:val="22"/>
              </w:rPr>
              <w:t>1.1 клауза, че държавното финансиране се осъществява по смисъла на Закона за държавната помощ и условията на 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(ОВ, L 187/1 от 26 юни 2014 г.), че Изпълнителна агенция „Национален филмов център“ е администратор на държавната помощ и че държавното подпомагане се осъществява по схема № …………………..;</w:t>
            </w:r>
          </w:p>
          <w:p w:rsidR="00A716D4" w:rsidRPr="007B4A5E" w:rsidRDefault="00A716D4" w:rsidP="00537467">
            <w:pPr>
              <w:widowControl/>
              <w:jc w:val="both"/>
              <w:rPr>
                <w:sz w:val="22"/>
                <w:szCs w:val="22"/>
              </w:rPr>
            </w:pPr>
            <w:r w:rsidRPr="007B4A5E">
              <w:rPr>
                <w:sz w:val="22"/>
                <w:szCs w:val="22"/>
              </w:rPr>
              <w:t>1.2. наличие на подписани договори между продуцента и авторите, съгласно чл.63 на ЗАПСП за отстъпване на авторските им права;</w:t>
            </w:r>
          </w:p>
          <w:p w:rsidR="00A716D4" w:rsidRPr="007B4A5E" w:rsidRDefault="00A716D4" w:rsidP="00A25FCA">
            <w:pPr>
              <w:widowControl/>
              <w:jc w:val="both"/>
              <w:rPr>
                <w:sz w:val="22"/>
                <w:szCs w:val="22"/>
              </w:rPr>
            </w:pPr>
            <w:r w:rsidRPr="007B4A5E">
              <w:rPr>
                <w:sz w:val="22"/>
                <w:szCs w:val="22"/>
              </w:rPr>
              <w:t>1.3. размерът на предоставената държавна помощ в брутно изражение, т.е. преди облагането с данъци или други такси, видът и размерът на разходите и редът за отчитане на действително извършените разходи:</w:t>
            </w:r>
          </w:p>
          <w:p w:rsidR="00A716D4" w:rsidRPr="007B4A5E" w:rsidRDefault="00A716D4" w:rsidP="00A50F39">
            <w:pPr>
              <w:jc w:val="both"/>
              <w:rPr>
                <w:sz w:val="22"/>
                <w:szCs w:val="22"/>
              </w:rPr>
            </w:pPr>
            <w:r w:rsidRPr="007B4A5E">
              <w:rPr>
                <w:sz w:val="22"/>
                <w:szCs w:val="22"/>
              </w:rPr>
              <w:t>1.4. броят и размера на траншовете и изискваните отчетни документи за разходването на помощта, както и условия за сконтиране, когато са приложими;</w:t>
            </w:r>
          </w:p>
          <w:p w:rsidR="00A716D4" w:rsidRPr="007B4A5E" w:rsidRDefault="00A716D4" w:rsidP="00537467">
            <w:pPr>
              <w:widowControl/>
              <w:jc w:val="both"/>
              <w:rPr>
                <w:sz w:val="22"/>
                <w:szCs w:val="22"/>
              </w:rPr>
            </w:pPr>
            <w:r w:rsidRPr="007B4A5E">
              <w:rPr>
                <w:sz w:val="22"/>
                <w:szCs w:val="22"/>
              </w:rPr>
              <w:t>1.5.размерът на възнагражденията на основните творчески лица, участващи в подготовката на сценария или на проекта;</w:t>
            </w:r>
          </w:p>
          <w:p w:rsidR="00A716D4" w:rsidRPr="007B4A5E" w:rsidRDefault="00A716D4" w:rsidP="006E611B">
            <w:pPr>
              <w:widowControl/>
              <w:jc w:val="both"/>
              <w:rPr>
                <w:sz w:val="22"/>
                <w:szCs w:val="22"/>
              </w:rPr>
            </w:pPr>
            <w:r w:rsidRPr="007B4A5E">
              <w:rPr>
                <w:sz w:val="22"/>
                <w:szCs w:val="22"/>
              </w:rPr>
              <w:t>1.6. видът и размерът на  допустимите разходите  за подготовка съгласно чл. 59 от Правилника за прилагане на Закона за филмовата индустрия;</w:t>
            </w:r>
          </w:p>
          <w:p w:rsidR="00A716D4" w:rsidRPr="007B4A5E" w:rsidRDefault="00A716D4" w:rsidP="00537467">
            <w:pPr>
              <w:widowControl/>
              <w:rPr>
                <w:sz w:val="22"/>
                <w:szCs w:val="22"/>
              </w:rPr>
            </w:pPr>
            <w:r w:rsidRPr="007B4A5E">
              <w:rPr>
                <w:sz w:val="22"/>
                <w:szCs w:val="22"/>
              </w:rPr>
              <w:t>1.7. срокът за кандидатстване на проекта пред националните художествени комисии;</w:t>
            </w:r>
          </w:p>
          <w:p w:rsidR="00A716D4" w:rsidRPr="007B4A5E" w:rsidRDefault="00A716D4" w:rsidP="00537467">
            <w:pPr>
              <w:widowControl/>
              <w:jc w:val="both"/>
              <w:rPr>
                <w:sz w:val="22"/>
                <w:szCs w:val="22"/>
              </w:rPr>
            </w:pPr>
            <w:r w:rsidRPr="007B4A5E">
              <w:rPr>
                <w:sz w:val="22"/>
                <w:szCs w:val="22"/>
              </w:rPr>
              <w:t>1.8. задължението на продуцента да възстанови на агенцията помощта, в случаи, че не е изпълнил условието по т.1.6.</w:t>
            </w:r>
          </w:p>
          <w:p w:rsidR="00A716D4" w:rsidRPr="007B4A5E" w:rsidRDefault="00A716D4" w:rsidP="00537467">
            <w:pPr>
              <w:widowControl/>
              <w:jc w:val="both"/>
              <w:rPr>
                <w:sz w:val="22"/>
                <w:szCs w:val="22"/>
              </w:rPr>
            </w:pPr>
            <w:r w:rsidRPr="007B4A5E">
              <w:rPr>
                <w:sz w:val="22"/>
                <w:szCs w:val="22"/>
                <w:lang w:val="ru-RU"/>
              </w:rPr>
              <w:t xml:space="preserve">1.8.1. </w:t>
            </w:r>
            <w:r w:rsidRPr="007B4A5E">
              <w:rPr>
                <w:sz w:val="22"/>
                <w:szCs w:val="22"/>
              </w:rPr>
              <w:t>представянето на финансов отчет за извършените разходи, заверен от експерт счетоводител;</w:t>
            </w:r>
          </w:p>
          <w:p w:rsidR="00A716D4" w:rsidRPr="007B4A5E" w:rsidRDefault="00A716D4" w:rsidP="00537467">
            <w:pPr>
              <w:widowControl/>
              <w:jc w:val="both"/>
              <w:rPr>
                <w:sz w:val="22"/>
                <w:szCs w:val="22"/>
              </w:rPr>
            </w:pPr>
            <w:r w:rsidRPr="007B4A5E">
              <w:rPr>
                <w:sz w:val="22"/>
                <w:szCs w:val="22"/>
                <w:lang w:val="ru-RU"/>
              </w:rPr>
              <w:t xml:space="preserve">1.8.2. начинът за отчитане  на </w:t>
            </w:r>
            <w:r w:rsidRPr="007B4A5E">
              <w:rPr>
                <w:sz w:val="22"/>
                <w:szCs w:val="22"/>
              </w:rPr>
              <w:t>разходите по приетата класификация на бюджета, диференцирано по източници на финансиране, държавна помощ от агенцията и всички други източници, формиращи бюджета и доказателства за реалното им плащане;</w:t>
            </w:r>
          </w:p>
          <w:p w:rsidR="00A716D4" w:rsidRPr="007B4A5E" w:rsidRDefault="00A716D4" w:rsidP="00537467">
            <w:pPr>
              <w:widowControl/>
              <w:jc w:val="both"/>
              <w:rPr>
                <w:sz w:val="22"/>
                <w:szCs w:val="22"/>
              </w:rPr>
            </w:pPr>
            <w:r w:rsidRPr="007B4A5E">
              <w:rPr>
                <w:sz w:val="22"/>
                <w:szCs w:val="22"/>
              </w:rPr>
              <w:t>1.9. задължението за възстановяване на сума, равна на процентното изражение на предоставената държавна помощ от неотчетените разходи в случай, че отчетените разходи не достигат планираните в бюджета или са недопустими;</w:t>
            </w:r>
          </w:p>
          <w:p w:rsidR="00A716D4" w:rsidRPr="007B4A5E" w:rsidRDefault="00A716D4" w:rsidP="0013132A">
            <w:pPr>
              <w:widowControl/>
              <w:jc w:val="both"/>
              <w:rPr>
                <w:sz w:val="22"/>
                <w:szCs w:val="22"/>
                <w:lang w:val="ru-RU"/>
              </w:rPr>
            </w:pPr>
            <w:r w:rsidRPr="007B4A5E">
              <w:rPr>
                <w:sz w:val="22"/>
                <w:szCs w:val="22"/>
              </w:rPr>
              <w:t>1.10. произтичащите от получаване на помощта задължения за получателя на помощта съгласно ЗФИ и правилника за неговото прилагане;</w:t>
            </w:r>
            <w:r w:rsidRPr="007B4A5E">
              <w:rPr>
                <w:sz w:val="22"/>
                <w:szCs w:val="22"/>
                <w:lang w:val="ru-RU"/>
              </w:rPr>
              <w:t xml:space="preserve"> </w:t>
            </w:r>
          </w:p>
          <w:p w:rsidR="00A716D4" w:rsidRPr="007B4A5E" w:rsidRDefault="00A716D4" w:rsidP="0013132A">
            <w:pPr>
              <w:widowControl/>
              <w:jc w:val="both"/>
              <w:rPr>
                <w:sz w:val="22"/>
                <w:szCs w:val="22"/>
              </w:rPr>
            </w:pPr>
            <w:r w:rsidRPr="007B4A5E">
              <w:rPr>
                <w:sz w:val="22"/>
                <w:szCs w:val="22"/>
                <w:lang w:val="ru-RU"/>
              </w:rPr>
              <w:t xml:space="preserve">1.11. </w:t>
            </w:r>
            <w:r w:rsidRPr="007B4A5E">
              <w:rPr>
                <w:sz w:val="22"/>
                <w:szCs w:val="22"/>
              </w:rPr>
              <w:t>кандидат, който разходва помощ не по предназначение или се установи по предвидения от законодателството ред,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 (ЕС) 651/2014. В този случай ИА НФЦ изпраща покана до кандидата, за доброволно изпълнение на задължението в 14-дневен срок от получаването на поканата.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rsidR="00A716D4" w:rsidRPr="007B4A5E" w:rsidRDefault="00A716D4" w:rsidP="0013132A">
            <w:pPr>
              <w:widowControl/>
              <w:jc w:val="both"/>
              <w:rPr>
                <w:sz w:val="22"/>
                <w:szCs w:val="22"/>
              </w:rPr>
            </w:pPr>
            <w:r w:rsidRPr="007B4A5E">
              <w:rPr>
                <w:sz w:val="22"/>
                <w:szCs w:val="22"/>
              </w:rPr>
              <w:t>1.12. В случай че кандидата не изпълни доброволно задължението си, в срок до 10 работни дни след изтичането на срока за доброволно изпълнение на задължението, агенцията уведомява Националната агенция за приходите за събиране на вземането.</w:t>
            </w:r>
          </w:p>
          <w:p w:rsidR="00A716D4" w:rsidRPr="007B4A5E" w:rsidRDefault="00A716D4" w:rsidP="0013132A">
            <w:pPr>
              <w:widowControl/>
              <w:jc w:val="both"/>
              <w:rPr>
                <w:sz w:val="22"/>
                <w:szCs w:val="22"/>
              </w:rPr>
            </w:pPr>
          </w:p>
        </w:tc>
      </w:tr>
      <w:tr w:rsidR="00A716D4" w:rsidRPr="007B4A5E" w:rsidTr="00537467">
        <w:tc>
          <w:tcPr>
            <w:tcW w:w="2718" w:type="dxa"/>
          </w:tcPr>
          <w:p w:rsidR="00A716D4" w:rsidRPr="007B4A5E" w:rsidRDefault="00A716D4" w:rsidP="00537467">
            <w:pPr>
              <w:widowControl/>
              <w:shd w:val="clear" w:color="auto" w:fill="BFBFBF"/>
              <w:rPr>
                <w:sz w:val="22"/>
                <w:szCs w:val="22"/>
              </w:rPr>
            </w:pPr>
            <w:r w:rsidRPr="007B4A5E">
              <w:rPr>
                <w:sz w:val="22"/>
                <w:szCs w:val="22"/>
              </w:rPr>
              <w:t>2.</w:t>
            </w:r>
            <w:r>
              <w:rPr>
                <w:sz w:val="22"/>
                <w:szCs w:val="22"/>
              </w:rPr>
              <w:t xml:space="preserve"> </w:t>
            </w:r>
            <w:r w:rsidRPr="007B4A5E">
              <w:rPr>
                <w:sz w:val="22"/>
                <w:szCs w:val="22"/>
              </w:rPr>
              <w:t>За договор  за производство на филм:</w:t>
            </w:r>
          </w:p>
          <w:p w:rsidR="00A716D4" w:rsidRPr="007B4A5E" w:rsidRDefault="00A716D4" w:rsidP="00537467">
            <w:pPr>
              <w:widowControl/>
              <w:shd w:val="clear" w:color="auto" w:fill="BFBFBF"/>
              <w:rPr>
                <w:sz w:val="22"/>
                <w:szCs w:val="22"/>
              </w:rPr>
            </w:pPr>
          </w:p>
        </w:tc>
        <w:tc>
          <w:tcPr>
            <w:tcW w:w="11142" w:type="dxa"/>
          </w:tcPr>
          <w:p w:rsidR="00A716D4" w:rsidRPr="007B4A5E" w:rsidRDefault="00A716D4" w:rsidP="006F2EAB">
            <w:pPr>
              <w:tabs>
                <w:tab w:val="left" w:pos="0"/>
              </w:tabs>
              <w:jc w:val="both"/>
              <w:rPr>
                <w:sz w:val="22"/>
                <w:szCs w:val="22"/>
              </w:rPr>
            </w:pPr>
            <w:r w:rsidRPr="007B4A5E">
              <w:rPr>
                <w:sz w:val="22"/>
                <w:szCs w:val="22"/>
              </w:rPr>
              <w:t>2.1. клауза, че държавното финансиране се осъществява по смисъла на Закона за държавната помощ и условията на 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(ОВ, L 187/1 от 26 юни 2014 г.),</w:t>
            </w:r>
            <w:r w:rsidRPr="007B4A5E">
              <w:rPr>
                <w:sz w:val="24"/>
                <w:szCs w:val="24"/>
              </w:rPr>
              <w:t xml:space="preserve"> </w:t>
            </w:r>
            <w:r w:rsidRPr="007B4A5E">
              <w:rPr>
                <w:sz w:val="22"/>
                <w:szCs w:val="22"/>
              </w:rPr>
              <w:t>че Изпълнителна агенция „Национален филмов център“ е администратор на държавната помощ и че държавното подпомагане се осъществява по схема № …………………..;</w:t>
            </w:r>
          </w:p>
          <w:p w:rsidR="00A716D4" w:rsidRPr="007B4A5E" w:rsidRDefault="00A716D4" w:rsidP="00F62CF3">
            <w:pPr>
              <w:widowControl/>
              <w:jc w:val="both"/>
              <w:rPr>
                <w:sz w:val="22"/>
                <w:szCs w:val="22"/>
              </w:rPr>
            </w:pPr>
            <w:r w:rsidRPr="007B4A5E">
              <w:rPr>
                <w:sz w:val="22"/>
                <w:szCs w:val="22"/>
              </w:rPr>
              <w:t>2.2. размерът на предоставената държавна помощ в брутно изражение, т.е. преди облагането с данъци или други такси, видът и размерът на разходите и редът за отчитане на действително извършените разходи;</w:t>
            </w:r>
          </w:p>
          <w:p w:rsidR="00A716D4" w:rsidRPr="007B4A5E" w:rsidRDefault="00A716D4" w:rsidP="00537467">
            <w:pPr>
              <w:widowControl/>
              <w:jc w:val="both"/>
              <w:rPr>
                <w:sz w:val="22"/>
                <w:szCs w:val="22"/>
              </w:rPr>
            </w:pPr>
            <w:r w:rsidRPr="007B4A5E">
              <w:rPr>
                <w:sz w:val="22"/>
                <w:szCs w:val="22"/>
              </w:rPr>
              <w:t>2.3. за наличие на подписани договори между продуцента и авторите, съгласно чл.63 на ЗАПСП за отстъпване на авторските им права;</w:t>
            </w:r>
          </w:p>
          <w:p w:rsidR="00A716D4" w:rsidRPr="007B4A5E" w:rsidRDefault="00A716D4" w:rsidP="00537467">
            <w:pPr>
              <w:widowControl/>
              <w:jc w:val="both"/>
              <w:rPr>
                <w:sz w:val="22"/>
                <w:szCs w:val="22"/>
              </w:rPr>
            </w:pPr>
            <w:r w:rsidRPr="007B4A5E">
              <w:rPr>
                <w:sz w:val="22"/>
                <w:szCs w:val="22"/>
              </w:rPr>
              <w:t>2.4. етапите на създаването на филма (календарно-постановъчен план);</w:t>
            </w:r>
          </w:p>
          <w:p w:rsidR="00A716D4" w:rsidRPr="007B4A5E" w:rsidRDefault="00A716D4" w:rsidP="0089646B">
            <w:pPr>
              <w:jc w:val="both"/>
              <w:rPr>
                <w:sz w:val="22"/>
                <w:szCs w:val="22"/>
              </w:rPr>
            </w:pPr>
            <w:r w:rsidRPr="007B4A5E">
              <w:rPr>
                <w:sz w:val="22"/>
                <w:szCs w:val="22"/>
              </w:rPr>
              <w:t>2.5. броят и размерът на траншовете (включително условия за сконтиране, когато са приложими), по които ще се превеждат помощта не по-малък от три, като:</w:t>
            </w:r>
          </w:p>
          <w:p w:rsidR="00A716D4" w:rsidRPr="007B4A5E" w:rsidRDefault="00A716D4" w:rsidP="00537467">
            <w:pPr>
              <w:widowControl/>
              <w:jc w:val="both"/>
              <w:rPr>
                <w:sz w:val="22"/>
                <w:szCs w:val="22"/>
              </w:rPr>
            </w:pPr>
            <w:r w:rsidRPr="007B4A5E">
              <w:rPr>
                <w:sz w:val="22"/>
                <w:szCs w:val="22"/>
              </w:rPr>
              <w:t>2.5.1. първият транш се предоставя за подготовка на проекта след сключване на договора;</w:t>
            </w:r>
          </w:p>
          <w:p w:rsidR="00A716D4" w:rsidRPr="007B4A5E" w:rsidRDefault="00A716D4" w:rsidP="00537467">
            <w:pPr>
              <w:widowControl/>
              <w:jc w:val="both"/>
              <w:rPr>
                <w:sz w:val="22"/>
                <w:szCs w:val="22"/>
              </w:rPr>
            </w:pPr>
            <w:r w:rsidRPr="007B4A5E">
              <w:rPr>
                <w:sz w:val="22"/>
                <w:szCs w:val="22"/>
              </w:rPr>
              <w:t>2.5.2. за да получи всеки следващ транш, продуцента трябва да представи подробен отчет за изразходваните средства от помощта и доказателства за реалното им плащане;</w:t>
            </w:r>
          </w:p>
          <w:p w:rsidR="00A716D4" w:rsidRPr="007B4A5E" w:rsidRDefault="00A716D4" w:rsidP="00537467">
            <w:pPr>
              <w:widowControl/>
              <w:jc w:val="both"/>
              <w:rPr>
                <w:sz w:val="22"/>
                <w:szCs w:val="22"/>
              </w:rPr>
            </w:pPr>
            <w:r w:rsidRPr="007B4A5E">
              <w:rPr>
                <w:sz w:val="22"/>
                <w:szCs w:val="22"/>
              </w:rPr>
              <w:t>2.6. размера на бюджета на филма, с приложени копия на доказателствата за осигурено пълно финансиране;</w:t>
            </w:r>
          </w:p>
          <w:p w:rsidR="00A716D4" w:rsidRPr="007B4A5E" w:rsidRDefault="00A716D4" w:rsidP="00544B64">
            <w:pPr>
              <w:widowControl/>
              <w:rPr>
                <w:sz w:val="22"/>
                <w:szCs w:val="22"/>
              </w:rPr>
            </w:pPr>
            <w:r w:rsidRPr="007B4A5E">
              <w:rPr>
                <w:sz w:val="22"/>
                <w:szCs w:val="22"/>
              </w:rPr>
              <w:t>2.7. вид и размер на допустими разходи съгласно чл. 59 от Правилника за прилагане на Закона за филмовата индустрия, които се поемат за сметка на помощта;</w:t>
            </w:r>
          </w:p>
          <w:p w:rsidR="00A716D4" w:rsidRPr="007B4A5E" w:rsidRDefault="00A716D4" w:rsidP="00537467">
            <w:pPr>
              <w:widowControl/>
              <w:jc w:val="both"/>
              <w:rPr>
                <w:sz w:val="22"/>
                <w:szCs w:val="22"/>
              </w:rPr>
            </w:pPr>
            <w:r w:rsidRPr="007B4A5E">
              <w:rPr>
                <w:sz w:val="22"/>
                <w:szCs w:val="22"/>
                <w:lang w:val="ru-RU"/>
              </w:rPr>
              <w:t>2.8.</w:t>
            </w:r>
            <w:r w:rsidRPr="007B4A5E">
              <w:rPr>
                <w:sz w:val="22"/>
                <w:szCs w:val="22"/>
              </w:rPr>
              <w:t xml:space="preserve"> производственият етап на филма, който трябва да е завършен, за да бъде получен пореден транш;</w:t>
            </w:r>
          </w:p>
          <w:p w:rsidR="00A716D4" w:rsidRPr="007B4A5E" w:rsidRDefault="00A716D4" w:rsidP="00537467">
            <w:pPr>
              <w:widowControl/>
              <w:rPr>
                <w:sz w:val="22"/>
                <w:szCs w:val="22"/>
              </w:rPr>
            </w:pPr>
            <w:r w:rsidRPr="007B4A5E">
              <w:rPr>
                <w:sz w:val="22"/>
                <w:szCs w:val="22"/>
                <w:lang w:val="ru-RU"/>
              </w:rPr>
              <w:t>2.9.</w:t>
            </w:r>
            <w:r w:rsidRPr="007B4A5E">
              <w:rPr>
                <w:sz w:val="22"/>
                <w:szCs w:val="22"/>
              </w:rPr>
              <w:t xml:space="preserve"> снимачни дневници след приключване на снимачния период.</w:t>
            </w:r>
          </w:p>
          <w:p w:rsidR="00A716D4" w:rsidRPr="007B4A5E" w:rsidRDefault="00A716D4" w:rsidP="00537467">
            <w:pPr>
              <w:widowControl/>
              <w:rPr>
                <w:sz w:val="22"/>
                <w:szCs w:val="22"/>
              </w:rPr>
            </w:pPr>
            <w:r w:rsidRPr="007B4A5E">
              <w:rPr>
                <w:sz w:val="22"/>
                <w:szCs w:val="22"/>
                <w:lang w:val="ru-RU"/>
              </w:rPr>
              <w:t>2.10.</w:t>
            </w:r>
            <w:r w:rsidRPr="007B4A5E">
              <w:rPr>
                <w:sz w:val="22"/>
                <w:szCs w:val="22"/>
              </w:rPr>
              <w:t xml:space="preserve"> ред за отчитане на действително извършените разходи, като:</w:t>
            </w:r>
          </w:p>
          <w:p w:rsidR="00A716D4" w:rsidRPr="007B4A5E" w:rsidRDefault="00A716D4" w:rsidP="00537467">
            <w:pPr>
              <w:widowControl/>
              <w:jc w:val="both"/>
              <w:rPr>
                <w:sz w:val="22"/>
                <w:szCs w:val="22"/>
              </w:rPr>
            </w:pPr>
            <w:r w:rsidRPr="007B4A5E">
              <w:rPr>
                <w:sz w:val="22"/>
                <w:szCs w:val="22"/>
                <w:lang w:val="ru-RU"/>
              </w:rPr>
              <w:t xml:space="preserve">2.10.1. </w:t>
            </w:r>
            <w:r w:rsidRPr="007B4A5E">
              <w:rPr>
                <w:sz w:val="22"/>
                <w:szCs w:val="22"/>
              </w:rPr>
              <w:t>всички междинни отчети да са заверени от продуцента и неговия счетоводител, а преди изплащане на последния транш,  продуцента представя финансов отчет за извършените разходи, заверен от експерт счетоводител;</w:t>
            </w:r>
          </w:p>
          <w:p w:rsidR="00A716D4" w:rsidRPr="007B4A5E" w:rsidRDefault="00A716D4" w:rsidP="00537467">
            <w:pPr>
              <w:widowControl/>
              <w:jc w:val="both"/>
              <w:rPr>
                <w:sz w:val="22"/>
                <w:szCs w:val="22"/>
              </w:rPr>
            </w:pPr>
            <w:r w:rsidRPr="007B4A5E">
              <w:rPr>
                <w:sz w:val="22"/>
                <w:szCs w:val="22"/>
                <w:lang w:val="ru-RU"/>
              </w:rPr>
              <w:t xml:space="preserve">2.10.2. </w:t>
            </w:r>
            <w:r w:rsidRPr="007B4A5E">
              <w:rPr>
                <w:sz w:val="22"/>
                <w:szCs w:val="22"/>
              </w:rPr>
              <w:t>разходите да се отчитат по приетата класификация на бюджета, диференцирано по източници на финансиране:  държавна помощ от агенцията и всички други източници на финансиране;</w:t>
            </w:r>
          </w:p>
          <w:p w:rsidR="00A716D4" w:rsidRPr="007B4A5E" w:rsidRDefault="00A716D4" w:rsidP="00537467">
            <w:pPr>
              <w:widowControl/>
              <w:jc w:val="both"/>
              <w:rPr>
                <w:sz w:val="22"/>
                <w:szCs w:val="22"/>
              </w:rPr>
            </w:pPr>
            <w:r w:rsidRPr="007B4A5E">
              <w:rPr>
                <w:sz w:val="22"/>
                <w:szCs w:val="22"/>
                <w:lang w:val="ru-RU"/>
              </w:rPr>
              <w:t xml:space="preserve">2.11. </w:t>
            </w:r>
            <w:r w:rsidRPr="007B4A5E">
              <w:rPr>
                <w:sz w:val="22"/>
                <w:szCs w:val="22"/>
              </w:rPr>
              <w:t>надписите на филма да се съгласуват с агенцията, като в тях и в рекламните материали бъде ясно упоменато, че филмът е създаден с подкрепата на Изпълнителна Агенция “Национален филмов център” чрез поставяне на съответното лого;</w:t>
            </w:r>
          </w:p>
          <w:p w:rsidR="00A716D4" w:rsidRPr="007B4A5E" w:rsidRDefault="00A716D4" w:rsidP="00537467">
            <w:pPr>
              <w:widowControl/>
              <w:jc w:val="both"/>
              <w:rPr>
                <w:sz w:val="22"/>
                <w:szCs w:val="22"/>
              </w:rPr>
            </w:pPr>
            <w:r w:rsidRPr="007B4A5E">
              <w:rPr>
                <w:sz w:val="22"/>
                <w:szCs w:val="22"/>
                <w:lang w:val="ru-RU"/>
              </w:rPr>
              <w:t xml:space="preserve">2.12. </w:t>
            </w:r>
            <w:r w:rsidRPr="007B4A5E">
              <w:rPr>
                <w:sz w:val="22"/>
                <w:szCs w:val="22"/>
              </w:rPr>
              <w:t>при международна копродукция, българският продуцент с мажоритарен  български продуцент, изходните материали да бъдат депозирани за съхранение на територията на Република България в Българска национална филмотека;</w:t>
            </w:r>
          </w:p>
          <w:p w:rsidR="00A716D4" w:rsidRPr="007B4A5E" w:rsidRDefault="00A716D4" w:rsidP="00537467">
            <w:pPr>
              <w:widowControl/>
              <w:rPr>
                <w:sz w:val="22"/>
                <w:szCs w:val="22"/>
              </w:rPr>
            </w:pPr>
            <w:r w:rsidRPr="007B4A5E">
              <w:rPr>
                <w:sz w:val="22"/>
                <w:szCs w:val="22"/>
                <w:lang w:val="ru-RU"/>
              </w:rPr>
              <w:t xml:space="preserve">2.13. </w:t>
            </w:r>
            <w:r w:rsidRPr="007B4A5E">
              <w:rPr>
                <w:sz w:val="22"/>
                <w:szCs w:val="22"/>
              </w:rPr>
              <w:t>датата на първия търговски показ;</w:t>
            </w:r>
          </w:p>
          <w:p w:rsidR="00A716D4" w:rsidRPr="007B4A5E" w:rsidRDefault="00A716D4" w:rsidP="00537467">
            <w:pPr>
              <w:widowControl/>
              <w:jc w:val="both"/>
              <w:rPr>
                <w:sz w:val="22"/>
                <w:szCs w:val="22"/>
              </w:rPr>
            </w:pPr>
            <w:r w:rsidRPr="007B4A5E">
              <w:rPr>
                <w:sz w:val="22"/>
                <w:szCs w:val="22"/>
                <w:lang w:val="ru-RU"/>
              </w:rPr>
              <w:t xml:space="preserve">2.14. </w:t>
            </w:r>
            <w:r w:rsidRPr="007B4A5E">
              <w:rPr>
                <w:sz w:val="22"/>
                <w:szCs w:val="22"/>
              </w:rPr>
              <w:t>правата на агенцията за използване на филма за некомерсиални цели, след съгласуване с продуцента и разпространителя;</w:t>
            </w:r>
          </w:p>
          <w:p w:rsidR="00A716D4" w:rsidRPr="007B4A5E" w:rsidRDefault="00A716D4" w:rsidP="00537467">
            <w:pPr>
              <w:widowControl/>
              <w:rPr>
                <w:sz w:val="22"/>
                <w:szCs w:val="22"/>
              </w:rPr>
            </w:pPr>
            <w:r w:rsidRPr="007B4A5E">
              <w:rPr>
                <w:sz w:val="22"/>
                <w:szCs w:val="22"/>
                <w:lang w:val="ru-RU"/>
              </w:rPr>
              <w:t xml:space="preserve">2.15. </w:t>
            </w:r>
            <w:r w:rsidRPr="007B4A5E">
              <w:rPr>
                <w:sz w:val="22"/>
                <w:szCs w:val="22"/>
              </w:rPr>
              <w:t>санкциите при неизпълнение;</w:t>
            </w:r>
          </w:p>
          <w:p w:rsidR="00A716D4" w:rsidRPr="007B4A5E" w:rsidRDefault="00A716D4" w:rsidP="00537467">
            <w:pPr>
              <w:widowControl/>
              <w:jc w:val="both"/>
              <w:rPr>
                <w:sz w:val="22"/>
                <w:szCs w:val="22"/>
              </w:rPr>
            </w:pPr>
            <w:r w:rsidRPr="007B4A5E">
              <w:rPr>
                <w:sz w:val="22"/>
                <w:szCs w:val="22"/>
                <w:lang w:val="ru-RU"/>
              </w:rPr>
              <w:t>2.16</w:t>
            </w:r>
            <w:r w:rsidRPr="007B4A5E">
              <w:rPr>
                <w:sz w:val="22"/>
                <w:szCs w:val="22"/>
              </w:rPr>
              <w:t xml:space="preserve"> условията за смяна на продуцента при форсмажорни обстоятелства;</w:t>
            </w:r>
          </w:p>
          <w:p w:rsidR="00A716D4" w:rsidRPr="007B4A5E" w:rsidRDefault="00A716D4" w:rsidP="00537467">
            <w:pPr>
              <w:widowControl/>
              <w:jc w:val="both"/>
              <w:rPr>
                <w:sz w:val="22"/>
                <w:szCs w:val="22"/>
              </w:rPr>
            </w:pPr>
            <w:r w:rsidRPr="007B4A5E">
              <w:rPr>
                <w:sz w:val="22"/>
                <w:szCs w:val="22"/>
                <w:lang w:val="ru-RU"/>
              </w:rPr>
              <w:t xml:space="preserve">2.17 </w:t>
            </w:r>
            <w:r w:rsidRPr="007B4A5E">
              <w:rPr>
                <w:sz w:val="22"/>
                <w:szCs w:val="22"/>
              </w:rPr>
              <w:t>задължението на продуцента да представи протоколно споразумение между него и режисьора  за приета  окончателна версия на филма, съгласно чл.63, ал. 4 на ЗАПСП;</w:t>
            </w:r>
          </w:p>
          <w:p w:rsidR="00A716D4" w:rsidRPr="007B4A5E" w:rsidRDefault="00A716D4" w:rsidP="00537467">
            <w:pPr>
              <w:widowControl/>
              <w:jc w:val="both"/>
              <w:rPr>
                <w:sz w:val="22"/>
                <w:szCs w:val="22"/>
              </w:rPr>
            </w:pPr>
            <w:r w:rsidRPr="007B4A5E">
              <w:rPr>
                <w:sz w:val="22"/>
                <w:szCs w:val="22"/>
                <w:lang w:val="ru-RU"/>
              </w:rPr>
              <w:t xml:space="preserve">2.18 </w:t>
            </w:r>
            <w:r w:rsidRPr="007B4A5E">
              <w:rPr>
                <w:sz w:val="22"/>
                <w:szCs w:val="22"/>
              </w:rPr>
              <w:t>задължението на продуцента да покаже окончателна версията на филма пред Националната техническа комисия;</w:t>
            </w:r>
          </w:p>
          <w:p w:rsidR="00A716D4" w:rsidRPr="007B4A5E" w:rsidRDefault="00A716D4" w:rsidP="00537467">
            <w:pPr>
              <w:widowControl/>
              <w:jc w:val="both"/>
              <w:rPr>
                <w:sz w:val="22"/>
                <w:szCs w:val="22"/>
              </w:rPr>
            </w:pPr>
            <w:r w:rsidRPr="007B4A5E">
              <w:rPr>
                <w:sz w:val="22"/>
                <w:szCs w:val="22"/>
                <w:lang w:val="ru-RU"/>
              </w:rPr>
              <w:t xml:space="preserve">2.19 </w:t>
            </w:r>
            <w:r w:rsidRPr="007B4A5E">
              <w:rPr>
                <w:sz w:val="22"/>
                <w:szCs w:val="22"/>
              </w:rPr>
              <w:t>продуцент, който разходва помощ не по предназначение, я възстановява на агенцията, съобразно изискванията на Закона за държавните помощи;</w:t>
            </w:r>
          </w:p>
          <w:p w:rsidR="00A716D4" w:rsidRPr="007B4A5E" w:rsidRDefault="00A716D4" w:rsidP="00537467">
            <w:pPr>
              <w:widowControl/>
              <w:jc w:val="both"/>
              <w:rPr>
                <w:sz w:val="22"/>
                <w:szCs w:val="22"/>
              </w:rPr>
            </w:pPr>
            <w:r w:rsidRPr="007B4A5E">
              <w:rPr>
                <w:sz w:val="22"/>
                <w:szCs w:val="22"/>
                <w:lang w:val="ru-RU"/>
              </w:rPr>
              <w:t xml:space="preserve">2.20. </w:t>
            </w:r>
            <w:r w:rsidRPr="007B4A5E">
              <w:rPr>
                <w:sz w:val="22"/>
                <w:szCs w:val="22"/>
              </w:rPr>
              <w:t>договорът изрично урежда и задължението на продуцента в определен срок след изготвянето на окончателната версия на филма на филмов или друг носител да предаде на агенцията:</w:t>
            </w:r>
          </w:p>
          <w:p w:rsidR="00A716D4" w:rsidRPr="007B4A5E" w:rsidRDefault="00A716D4" w:rsidP="00537467">
            <w:pPr>
              <w:widowControl/>
              <w:rPr>
                <w:sz w:val="22"/>
                <w:szCs w:val="22"/>
              </w:rPr>
            </w:pPr>
            <w:r w:rsidRPr="007B4A5E">
              <w:rPr>
                <w:sz w:val="22"/>
                <w:szCs w:val="22"/>
                <w:lang w:val="ru-RU"/>
              </w:rPr>
              <w:t xml:space="preserve">2.20.1. </w:t>
            </w:r>
            <w:r w:rsidRPr="007B4A5E">
              <w:rPr>
                <w:sz w:val="22"/>
                <w:szCs w:val="22"/>
              </w:rPr>
              <w:t>ликвидационен отчет за производствената себестойност на филма по образец на ИА НФЦ;</w:t>
            </w:r>
          </w:p>
          <w:p w:rsidR="00A716D4" w:rsidRPr="007B4A5E" w:rsidRDefault="00A716D4" w:rsidP="00537467">
            <w:pPr>
              <w:widowControl/>
              <w:jc w:val="both"/>
              <w:rPr>
                <w:sz w:val="22"/>
                <w:szCs w:val="22"/>
              </w:rPr>
            </w:pPr>
            <w:r w:rsidRPr="007B4A5E">
              <w:rPr>
                <w:sz w:val="22"/>
                <w:szCs w:val="22"/>
                <w:lang w:val="ru-RU"/>
              </w:rPr>
              <w:t>2.20.2.</w:t>
            </w:r>
            <w:r w:rsidRPr="007B4A5E">
              <w:rPr>
                <w:sz w:val="22"/>
                <w:szCs w:val="22"/>
              </w:rPr>
              <w:t xml:space="preserve"> отчет за придобитите за производството на филма материали и активи, съгласно Закона за счетоводството, и тяхното изразходване;</w:t>
            </w:r>
          </w:p>
          <w:p w:rsidR="00A716D4" w:rsidRPr="007B4A5E" w:rsidRDefault="00A716D4" w:rsidP="00537467">
            <w:pPr>
              <w:widowControl/>
              <w:jc w:val="both"/>
              <w:rPr>
                <w:snapToGrid w:val="0"/>
                <w:sz w:val="22"/>
                <w:szCs w:val="22"/>
                <w:lang w:val="ru-RU"/>
              </w:rPr>
            </w:pPr>
            <w:r w:rsidRPr="007B4A5E">
              <w:rPr>
                <w:sz w:val="22"/>
                <w:szCs w:val="22"/>
              </w:rPr>
              <w:t xml:space="preserve">2.20.3. следните копия на Филма: </w:t>
            </w:r>
            <w:r w:rsidRPr="007B4A5E">
              <w:rPr>
                <w:snapToGrid w:val="0"/>
                <w:sz w:val="22"/>
                <w:szCs w:val="22"/>
                <w:lang w:val="ru-RU"/>
              </w:rPr>
              <w:t xml:space="preserve">едно копие на </w:t>
            </w:r>
            <w:r w:rsidRPr="007B4A5E">
              <w:rPr>
                <w:snapToGrid w:val="0"/>
                <w:sz w:val="22"/>
                <w:szCs w:val="22"/>
                <w:lang w:val="en-US"/>
              </w:rPr>
              <w:t>DCP</w:t>
            </w:r>
            <w:r w:rsidRPr="007B4A5E">
              <w:rPr>
                <w:snapToGrid w:val="0"/>
                <w:sz w:val="22"/>
                <w:szCs w:val="22"/>
                <w:lang w:val="ru-RU"/>
              </w:rPr>
              <w:t xml:space="preserve"> </w:t>
            </w:r>
            <w:r w:rsidRPr="007B4A5E">
              <w:rPr>
                <w:snapToGrid w:val="0"/>
                <w:sz w:val="22"/>
                <w:szCs w:val="22"/>
              </w:rPr>
              <w:t>и ключ за прожектиране</w:t>
            </w:r>
            <w:r w:rsidRPr="007B4A5E">
              <w:rPr>
                <w:snapToGrid w:val="0"/>
                <w:sz w:val="22"/>
                <w:szCs w:val="22"/>
                <w:lang w:val="ru-RU"/>
              </w:rPr>
              <w:t xml:space="preserve"> с езикова версия на български език</w:t>
            </w:r>
            <w:r w:rsidRPr="007B4A5E">
              <w:rPr>
                <w:snapToGrid w:val="0"/>
                <w:sz w:val="22"/>
                <w:szCs w:val="22"/>
              </w:rPr>
              <w:t xml:space="preserve"> и формат 2К или 4К; </w:t>
            </w:r>
            <w:r w:rsidRPr="007B4A5E">
              <w:rPr>
                <w:snapToGrid w:val="0"/>
                <w:sz w:val="22"/>
                <w:szCs w:val="22"/>
                <w:lang w:val="ru-RU"/>
              </w:rPr>
              <w:t xml:space="preserve">едно копие на </w:t>
            </w:r>
            <w:r w:rsidRPr="007B4A5E">
              <w:rPr>
                <w:snapToGrid w:val="0"/>
                <w:sz w:val="22"/>
                <w:szCs w:val="22"/>
                <w:lang w:val="en-US"/>
              </w:rPr>
              <w:t>DCP</w:t>
            </w:r>
            <w:r w:rsidRPr="007B4A5E">
              <w:rPr>
                <w:snapToGrid w:val="0"/>
                <w:sz w:val="22"/>
                <w:szCs w:val="22"/>
                <w:lang w:val="ru-RU"/>
              </w:rPr>
              <w:t xml:space="preserve"> </w:t>
            </w:r>
            <w:r w:rsidRPr="007B4A5E">
              <w:rPr>
                <w:snapToGrid w:val="0"/>
                <w:sz w:val="22"/>
                <w:szCs w:val="22"/>
              </w:rPr>
              <w:t>и ключ за прожектиране</w:t>
            </w:r>
            <w:r w:rsidRPr="007B4A5E">
              <w:rPr>
                <w:snapToGrid w:val="0"/>
                <w:sz w:val="22"/>
                <w:szCs w:val="22"/>
                <w:lang w:val="ru-RU"/>
              </w:rPr>
              <w:t xml:space="preserve"> със субтитри на английски език</w:t>
            </w:r>
            <w:r w:rsidRPr="007B4A5E">
              <w:rPr>
                <w:snapToGrid w:val="0"/>
                <w:sz w:val="22"/>
                <w:szCs w:val="22"/>
              </w:rPr>
              <w:t xml:space="preserve"> и формат 2К или 4К; три броя B</w:t>
            </w:r>
            <w:r w:rsidRPr="007B4A5E">
              <w:rPr>
                <w:snapToGrid w:val="0"/>
                <w:sz w:val="22"/>
                <w:szCs w:val="22"/>
                <w:lang w:val="en-US"/>
              </w:rPr>
              <w:t>l</w:t>
            </w:r>
            <w:r w:rsidRPr="007B4A5E">
              <w:rPr>
                <w:snapToGrid w:val="0"/>
                <w:sz w:val="22"/>
                <w:szCs w:val="22"/>
              </w:rPr>
              <w:t>u</w:t>
            </w:r>
            <w:r w:rsidRPr="007B4A5E">
              <w:rPr>
                <w:snapToGrid w:val="0"/>
                <w:sz w:val="22"/>
                <w:szCs w:val="22"/>
                <w:lang w:val="ru-RU"/>
              </w:rPr>
              <w:t>-</w:t>
            </w:r>
            <w:r w:rsidRPr="007B4A5E">
              <w:rPr>
                <w:snapToGrid w:val="0"/>
                <w:sz w:val="22"/>
                <w:szCs w:val="22"/>
                <w:lang w:val="en-US"/>
              </w:rPr>
              <w:t>Ray</w:t>
            </w:r>
            <w:r w:rsidRPr="007B4A5E">
              <w:rPr>
                <w:snapToGrid w:val="0"/>
                <w:sz w:val="22"/>
                <w:szCs w:val="22"/>
                <w:lang w:val="ru-RU"/>
              </w:rPr>
              <w:t xml:space="preserve"> диска с бъларската езикова  версия; </w:t>
            </w:r>
            <w:r w:rsidRPr="007B4A5E">
              <w:rPr>
                <w:snapToGrid w:val="0"/>
                <w:sz w:val="22"/>
                <w:szCs w:val="22"/>
              </w:rPr>
              <w:t>три броя B</w:t>
            </w:r>
            <w:r w:rsidRPr="007B4A5E">
              <w:rPr>
                <w:snapToGrid w:val="0"/>
                <w:sz w:val="22"/>
                <w:szCs w:val="22"/>
                <w:lang w:val="en-US"/>
              </w:rPr>
              <w:t>l</w:t>
            </w:r>
            <w:r w:rsidRPr="007B4A5E">
              <w:rPr>
                <w:snapToGrid w:val="0"/>
                <w:sz w:val="22"/>
                <w:szCs w:val="22"/>
              </w:rPr>
              <w:t>u</w:t>
            </w:r>
            <w:r w:rsidRPr="007B4A5E">
              <w:rPr>
                <w:snapToGrid w:val="0"/>
                <w:sz w:val="22"/>
                <w:szCs w:val="22"/>
                <w:lang w:val="ru-RU"/>
              </w:rPr>
              <w:t>-</w:t>
            </w:r>
            <w:r w:rsidRPr="007B4A5E">
              <w:rPr>
                <w:snapToGrid w:val="0"/>
                <w:sz w:val="22"/>
                <w:szCs w:val="22"/>
                <w:lang w:val="en-US"/>
              </w:rPr>
              <w:t>Ray</w:t>
            </w:r>
            <w:r w:rsidRPr="007B4A5E">
              <w:rPr>
                <w:snapToGrid w:val="0"/>
                <w:sz w:val="22"/>
                <w:szCs w:val="22"/>
                <w:lang w:val="ru-RU"/>
              </w:rPr>
              <w:t xml:space="preserve"> диска</w:t>
            </w:r>
            <w:r w:rsidRPr="007B4A5E">
              <w:rPr>
                <w:snapToGrid w:val="0"/>
                <w:sz w:val="22"/>
                <w:szCs w:val="22"/>
              </w:rPr>
              <w:t xml:space="preserve"> с английски субтитри;</w:t>
            </w:r>
            <w:r w:rsidRPr="007B4A5E">
              <w:rPr>
                <w:sz w:val="22"/>
                <w:szCs w:val="22"/>
              </w:rPr>
              <w:t xml:space="preserve"> </w:t>
            </w:r>
            <w:r w:rsidRPr="007B4A5E">
              <w:rPr>
                <w:snapToGrid w:val="0"/>
                <w:sz w:val="22"/>
                <w:szCs w:val="22"/>
              </w:rPr>
              <w:t xml:space="preserve">на </w:t>
            </w:r>
            <w:r w:rsidRPr="007B4A5E">
              <w:rPr>
                <w:snapToGrid w:val="0"/>
                <w:sz w:val="22"/>
                <w:szCs w:val="22"/>
                <w:lang w:val="en-US"/>
              </w:rPr>
              <w:t>DCP</w:t>
            </w:r>
            <w:r w:rsidRPr="007B4A5E">
              <w:rPr>
                <w:snapToGrid w:val="0"/>
                <w:sz w:val="22"/>
                <w:szCs w:val="22"/>
                <w:lang w:val="ru-RU"/>
              </w:rPr>
              <w:t xml:space="preserve"> или </w:t>
            </w:r>
            <w:r w:rsidRPr="007B4A5E">
              <w:rPr>
                <w:snapToGrid w:val="0"/>
                <w:sz w:val="22"/>
                <w:szCs w:val="22"/>
              </w:rPr>
              <w:t>B</w:t>
            </w:r>
            <w:r w:rsidRPr="007B4A5E">
              <w:rPr>
                <w:snapToGrid w:val="0"/>
                <w:sz w:val="22"/>
                <w:szCs w:val="22"/>
                <w:lang w:val="en-US"/>
              </w:rPr>
              <w:t>l</w:t>
            </w:r>
            <w:r w:rsidRPr="007B4A5E">
              <w:rPr>
                <w:snapToGrid w:val="0"/>
                <w:sz w:val="22"/>
                <w:szCs w:val="22"/>
              </w:rPr>
              <w:t>u</w:t>
            </w:r>
            <w:r w:rsidRPr="007B4A5E">
              <w:rPr>
                <w:snapToGrid w:val="0"/>
                <w:sz w:val="22"/>
                <w:szCs w:val="22"/>
                <w:lang w:val="ru-RU"/>
              </w:rPr>
              <w:t>-</w:t>
            </w:r>
            <w:r w:rsidRPr="007B4A5E">
              <w:rPr>
                <w:snapToGrid w:val="0"/>
                <w:sz w:val="22"/>
                <w:szCs w:val="22"/>
                <w:lang w:val="en-US"/>
              </w:rPr>
              <w:t>Ray</w:t>
            </w:r>
            <w:r w:rsidRPr="007B4A5E">
              <w:rPr>
                <w:snapToGrid w:val="0"/>
                <w:sz w:val="22"/>
                <w:szCs w:val="22"/>
                <w:lang w:val="ru-RU"/>
              </w:rPr>
              <w:t xml:space="preserve"> диск българската версия на трейлъра (рекламния клип) на Филма; </w:t>
            </w:r>
            <w:r w:rsidRPr="007B4A5E">
              <w:rPr>
                <w:snapToGrid w:val="0"/>
                <w:sz w:val="22"/>
                <w:szCs w:val="22"/>
              </w:rPr>
              <w:t xml:space="preserve">на </w:t>
            </w:r>
            <w:r w:rsidRPr="007B4A5E">
              <w:rPr>
                <w:snapToGrid w:val="0"/>
                <w:sz w:val="22"/>
                <w:szCs w:val="22"/>
                <w:lang w:val="en-US"/>
              </w:rPr>
              <w:t>DCP</w:t>
            </w:r>
            <w:r w:rsidRPr="007B4A5E">
              <w:rPr>
                <w:snapToGrid w:val="0"/>
                <w:sz w:val="22"/>
                <w:szCs w:val="22"/>
                <w:lang w:val="ru-RU"/>
              </w:rPr>
              <w:t xml:space="preserve"> или </w:t>
            </w:r>
            <w:r w:rsidRPr="007B4A5E">
              <w:rPr>
                <w:snapToGrid w:val="0"/>
                <w:sz w:val="22"/>
                <w:szCs w:val="22"/>
              </w:rPr>
              <w:t>B</w:t>
            </w:r>
            <w:r w:rsidRPr="007B4A5E">
              <w:rPr>
                <w:snapToGrid w:val="0"/>
                <w:sz w:val="22"/>
                <w:szCs w:val="22"/>
                <w:lang w:val="en-US"/>
              </w:rPr>
              <w:t>l</w:t>
            </w:r>
            <w:r w:rsidRPr="007B4A5E">
              <w:rPr>
                <w:snapToGrid w:val="0"/>
                <w:sz w:val="22"/>
                <w:szCs w:val="22"/>
              </w:rPr>
              <w:t>u</w:t>
            </w:r>
            <w:r w:rsidRPr="007B4A5E">
              <w:rPr>
                <w:snapToGrid w:val="0"/>
                <w:sz w:val="22"/>
                <w:szCs w:val="22"/>
                <w:lang w:val="ru-RU"/>
              </w:rPr>
              <w:t>-</w:t>
            </w:r>
            <w:r w:rsidRPr="007B4A5E">
              <w:rPr>
                <w:snapToGrid w:val="0"/>
                <w:sz w:val="22"/>
                <w:szCs w:val="22"/>
                <w:lang w:val="en-US"/>
              </w:rPr>
              <w:t>Ray</w:t>
            </w:r>
            <w:r w:rsidRPr="007B4A5E">
              <w:rPr>
                <w:snapToGrid w:val="0"/>
                <w:sz w:val="22"/>
                <w:szCs w:val="22"/>
                <w:lang w:val="ru-RU"/>
              </w:rPr>
              <w:t xml:space="preserve"> диск английската версия на трейлъра (рекламния клип) на Филма; филм за заснемането на Филма (</w:t>
            </w:r>
            <w:r w:rsidRPr="007B4A5E">
              <w:rPr>
                <w:sz w:val="22"/>
                <w:szCs w:val="22"/>
              </w:rPr>
              <w:t>мейкинг) до 15 минути, ако има  такъв.</w:t>
            </w:r>
          </w:p>
          <w:p w:rsidR="00A716D4" w:rsidRPr="007B4A5E" w:rsidRDefault="00A716D4" w:rsidP="00537467">
            <w:pPr>
              <w:jc w:val="both"/>
              <w:rPr>
                <w:snapToGrid w:val="0"/>
                <w:sz w:val="22"/>
                <w:szCs w:val="22"/>
              </w:rPr>
            </w:pPr>
            <w:r w:rsidRPr="007B4A5E">
              <w:rPr>
                <w:sz w:val="22"/>
                <w:szCs w:val="22"/>
              </w:rPr>
              <w:t xml:space="preserve">2.20.4. следните материали от Филма в един екземпляр: </w:t>
            </w:r>
            <w:r w:rsidRPr="007B4A5E">
              <w:rPr>
                <w:snapToGrid w:val="0"/>
                <w:sz w:val="22"/>
                <w:szCs w:val="22"/>
                <w:lang w:val="ru-RU"/>
              </w:rPr>
              <w:t>Диаложен лист на филма на български</w:t>
            </w:r>
            <w:r w:rsidRPr="007B4A5E">
              <w:rPr>
                <w:snapToGrid w:val="0"/>
                <w:sz w:val="22"/>
                <w:szCs w:val="22"/>
              </w:rPr>
              <w:t xml:space="preserve"> и английски</w:t>
            </w:r>
            <w:r w:rsidRPr="007B4A5E">
              <w:rPr>
                <w:snapToGrid w:val="0"/>
                <w:sz w:val="22"/>
                <w:szCs w:val="22"/>
                <w:lang w:val="ru-RU"/>
              </w:rPr>
              <w:t xml:space="preserve"> език; Десет рекламни фотоса от филма в размер </w:t>
            </w:r>
            <w:r w:rsidRPr="007B4A5E">
              <w:rPr>
                <w:snapToGrid w:val="0"/>
                <w:sz w:val="22"/>
                <w:szCs w:val="22"/>
              </w:rPr>
              <w:t>1</w:t>
            </w:r>
            <w:r w:rsidRPr="007B4A5E">
              <w:rPr>
                <w:snapToGrid w:val="0"/>
                <w:sz w:val="22"/>
                <w:szCs w:val="22"/>
                <w:lang w:val="ru-RU"/>
              </w:rPr>
              <w:t>8 Х 24 см или на цифров носител с резолюция не по ниска от 300 dpi</w:t>
            </w:r>
            <w:r w:rsidRPr="007B4A5E">
              <w:rPr>
                <w:snapToGrid w:val="0"/>
                <w:sz w:val="22"/>
                <w:szCs w:val="22"/>
              </w:rPr>
              <w:t xml:space="preserve">; </w:t>
            </w:r>
            <w:r w:rsidRPr="007B4A5E">
              <w:rPr>
                <w:snapToGrid w:val="0"/>
                <w:sz w:val="22"/>
                <w:szCs w:val="22"/>
                <w:lang w:val="ru-RU"/>
              </w:rPr>
              <w:t xml:space="preserve">Портретни фотографии на основния творчески състав и работни моменти в размер </w:t>
            </w:r>
            <w:r w:rsidRPr="007B4A5E">
              <w:rPr>
                <w:snapToGrid w:val="0"/>
                <w:sz w:val="22"/>
                <w:szCs w:val="22"/>
              </w:rPr>
              <w:t>1</w:t>
            </w:r>
            <w:r w:rsidRPr="007B4A5E">
              <w:rPr>
                <w:snapToGrid w:val="0"/>
                <w:sz w:val="22"/>
                <w:szCs w:val="22"/>
                <w:lang w:val="ru-RU"/>
              </w:rPr>
              <w:t>8 Х 24 см или на цифров носител с резолюция не по ниска от 300 dpi</w:t>
            </w:r>
            <w:r w:rsidRPr="007B4A5E">
              <w:rPr>
                <w:snapToGrid w:val="0"/>
                <w:sz w:val="22"/>
                <w:szCs w:val="22"/>
              </w:rPr>
              <w:t xml:space="preserve">; </w:t>
            </w:r>
            <w:r w:rsidRPr="007B4A5E">
              <w:rPr>
                <w:snapToGrid w:val="0"/>
                <w:sz w:val="22"/>
                <w:szCs w:val="22"/>
                <w:lang w:val="ru-RU"/>
              </w:rPr>
              <w:t xml:space="preserve">Плакати, издадени за показа на филма на територията на страната; </w:t>
            </w:r>
            <w:r w:rsidRPr="007B4A5E">
              <w:rPr>
                <w:snapToGrid w:val="0"/>
                <w:sz w:val="22"/>
                <w:szCs w:val="22"/>
              </w:rPr>
              <w:t>По две копия на рекламните материали за Филма: брошури, публикации и др..</w:t>
            </w:r>
          </w:p>
          <w:p w:rsidR="00A716D4" w:rsidRPr="007B4A5E" w:rsidRDefault="00A716D4" w:rsidP="00537467">
            <w:pPr>
              <w:jc w:val="both"/>
              <w:rPr>
                <w:sz w:val="22"/>
                <w:szCs w:val="22"/>
              </w:rPr>
            </w:pPr>
            <w:r w:rsidRPr="007B4A5E">
              <w:rPr>
                <w:sz w:val="22"/>
                <w:szCs w:val="22"/>
              </w:rPr>
              <w:t xml:space="preserve">2.20.5 за разпространението на филма продуцента е длъжен да произведе следните рекламни материали: рекламна ролка /35мм филмов позитив или цифров носител/ – до 300м.; рекламен видеоклип– до 30 сек; </w:t>
            </w:r>
          </w:p>
          <w:p w:rsidR="00A716D4" w:rsidRPr="007B4A5E" w:rsidRDefault="00A716D4" w:rsidP="00537467">
            <w:pPr>
              <w:jc w:val="both"/>
              <w:rPr>
                <w:sz w:val="22"/>
                <w:szCs w:val="22"/>
              </w:rPr>
            </w:pPr>
            <w:r w:rsidRPr="007B4A5E">
              <w:rPr>
                <w:sz w:val="22"/>
                <w:szCs w:val="22"/>
              </w:rPr>
              <w:t>2.21. задължението продуцента да предостави едно копие от филма на Българската национална филмотека в срока по чл.6, ал.1, т.13 на Закона за задължително депозиране на екземпляри от печатни и други произведения в двумесечен срок от приемане на окончателната версия. Неизпълнението на това задължение се счита за неизпълнение на договора с агенцията.</w:t>
            </w:r>
          </w:p>
          <w:p w:rsidR="00A716D4" w:rsidRPr="007B4A5E" w:rsidRDefault="00A716D4" w:rsidP="00F62CF3">
            <w:pPr>
              <w:widowControl/>
              <w:jc w:val="both"/>
              <w:rPr>
                <w:snapToGrid w:val="0"/>
                <w:sz w:val="22"/>
                <w:szCs w:val="22"/>
                <w:lang w:val="ru-RU"/>
              </w:rPr>
            </w:pPr>
            <w:r w:rsidRPr="007B4A5E">
              <w:rPr>
                <w:sz w:val="22"/>
                <w:szCs w:val="22"/>
                <w:lang w:val="ru-RU"/>
              </w:rPr>
              <w:t xml:space="preserve">2.22. </w:t>
            </w:r>
            <w:r w:rsidRPr="007B4A5E">
              <w:rPr>
                <w:sz w:val="22"/>
                <w:szCs w:val="22"/>
              </w:rPr>
              <w:t xml:space="preserve">място на пребиваване и контакти на продуцента </w:t>
            </w:r>
            <w:r w:rsidRPr="007B4A5E">
              <w:rPr>
                <w:snapToGrid w:val="0"/>
                <w:sz w:val="22"/>
                <w:szCs w:val="22"/>
                <w:lang w:val="ru-RU"/>
              </w:rPr>
              <w:t>по време на производствения и ликвидационния период, и по време на разпространението на филма</w:t>
            </w:r>
            <w:r w:rsidRPr="007B4A5E">
              <w:rPr>
                <w:snapToGrid w:val="0"/>
                <w:sz w:val="22"/>
                <w:szCs w:val="22"/>
              </w:rPr>
              <w:t xml:space="preserve">. При промяна на тези данни </w:t>
            </w:r>
            <w:r w:rsidRPr="007B4A5E">
              <w:rPr>
                <w:snapToGrid w:val="0"/>
                <w:sz w:val="22"/>
                <w:szCs w:val="22"/>
                <w:lang w:val="ru-RU"/>
              </w:rPr>
              <w:t>продуцентът се задължава да уведоми ИА НФЦ в седемдневен срок след настъпването им.</w:t>
            </w:r>
          </w:p>
          <w:p w:rsidR="00A716D4" w:rsidRPr="007B4A5E" w:rsidRDefault="00A716D4" w:rsidP="0013132A">
            <w:pPr>
              <w:widowControl/>
              <w:jc w:val="both"/>
              <w:rPr>
                <w:sz w:val="22"/>
                <w:szCs w:val="22"/>
              </w:rPr>
            </w:pPr>
            <w:r w:rsidRPr="007B4A5E">
              <w:rPr>
                <w:sz w:val="22"/>
                <w:szCs w:val="22"/>
              </w:rPr>
              <w:t>2.23. произтичащите от получаване на помощта задължения за получателя на помощта съгласно ЗФИ и правилника за неговото прилагане;</w:t>
            </w:r>
          </w:p>
          <w:p w:rsidR="00A716D4" w:rsidRPr="007B4A5E" w:rsidRDefault="00A716D4" w:rsidP="0013132A">
            <w:pPr>
              <w:widowControl/>
              <w:jc w:val="both"/>
              <w:rPr>
                <w:sz w:val="22"/>
                <w:szCs w:val="22"/>
              </w:rPr>
            </w:pPr>
            <w:r w:rsidRPr="007B4A5E">
              <w:rPr>
                <w:sz w:val="22"/>
                <w:szCs w:val="22"/>
                <w:lang w:val="ru-RU"/>
              </w:rPr>
              <w:t xml:space="preserve">2.24. </w:t>
            </w:r>
            <w:r w:rsidRPr="007B4A5E">
              <w:rPr>
                <w:sz w:val="22"/>
                <w:szCs w:val="22"/>
              </w:rPr>
              <w:t>кандидат, който разходва помощ не по предназначение или се установи по предвидения от законодателството ред,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 (ЕС) 651/2014. В този случай ИА НФЦ изпраща покана до кандидата, за доброволно изпълнение на задължението в 14-дневен срок от получаването на поканата.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rsidR="00A716D4" w:rsidRPr="007B4A5E" w:rsidRDefault="00A716D4" w:rsidP="00CB7C91">
            <w:pPr>
              <w:widowControl/>
              <w:jc w:val="both"/>
              <w:rPr>
                <w:sz w:val="22"/>
                <w:szCs w:val="22"/>
              </w:rPr>
            </w:pPr>
            <w:r w:rsidRPr="007B4A5E">
              <w:rPr>
                <w:sz w:val="22"/>
                <w:szCs w:val="22"/>
              </w:rPr>
              <w:t>2.25. В случай че кандидата не изпълни доброволно задължението си, в срок до 10 работни дни след изтичането на срока за доброволно изпълнение на задължението, агенцията уведомява Националната агенция за приходите за събиране на вземането.</w:t>
            </w:r>
          </w:p>
        </w:tc>
      </w:tr>
      <w:tr w:rsidR="00A716D4" w:rsidRPr="007B4A5E" w:rsidTr="00537467">
        <w:tc>
          <w:tcPr>
            <w:tcW w:w="2718" w:type="dxa"/>
          </w:tcPr>
          <w:p w:rsidR="00A716D4" w:rsidRPr="007B4A5E" w:rsidRDefault="00A716D4" w:rsidP="00537467">
            <w:pPr>
              <w:widowControl/>
              <w:shd w:val="clear" w:color="auto" w:fill="BFBFBF"/>
              <w:rPr>
                <w:sz w:val="22"/>
                <w:szCs w:val="22"/>
              </w:rPr>
            </w:pPr>
            <w:r w:rsidRPr="007B4A5E">
              <w:rPr>
                <w:sz w:val="22"/>
                <w:szCs w:val="22"/>
                <w:lang w:val="ru-RU"/>
              </w:rPr>
              <w:t xml:space="preserve">3. За договор  </w:t>
            </w:r>
            <w:r w:rsidRPr="007B4A5E">
              <w:rPr>
                <w:sz w:val="22"/>
                <w:szCs w:val="22"/>
              </w:rPr>
              <w:t>за реализация на проект за разпространение на филм:</w:t>
            </w:r>
          </w:p>
          <w:p w:rsidR="00A716D4" w:rsidRPr="007B4A5E" w:rsidRDefault="00A716D4" w:rsidP="00537467">
            <w:pPr>
              <w:widowControl/>
              <w:shd w:val="clear" w:color="auto" w:fill="BFBFBF"/>
              <w:jc w:val="both"/>
              <w:rPr>
                <w:sz w:val="22"/>
                <w:szCs w:val="22"/>
              </w:rPr>
            </w:pPr>
          </w:p>
        </w:tc>
        <w:tc>
          <w:tcPr>
            <w:tcW w:w="11142" w:type="dxa"/>
          </w:tcPr>
          <w:p w:rsidR="00A716D4" w:rsidRPr="007B4A5E" w:rsidRDefault="00A716D4" w:rsidP="006F2EAB">
            <w:pPr>
              <w:tabs>
                <w:tab w:val="left" w:pos="0"/>
              </w:tabs>
              <w:jc w:val="both"/>
              <w:rPr>
                <w:sz w:val="22"/>
                <w:szCs w:val="22"/>
              </w:rPr>
            </w:pPr>
            <w:r w:rsidRPr="007B4A5E">
              <w:rPr>
                <w:sz w:val="22"/>
                <w:szCs w:val="22"/>
              </w:rPr>
              <w:t>3.1. клауза, че държавното финансиране се осъществява по смисъла на Закона за държавната помощ и условията на Регламент (ЕС) № 651/2014 на Комисията от 17 юни 2014 г. за обявяване на някои категории помощи за съвместими с вътрешния пазар в приложение на членове 107 и 108 от Договора (ОВ, L 187/1 от 26 юни 2014 г.), че Изпълнителна агенция „Национален филмов център“ е администратор на държавната помощ и че държавното подпомагане се осъществява по схема № …………………..;</w:t>
            </w:r>
          </w:p>
          <w:p w:rsidR="00A716D4" w:rsidRPr="007B4A5E" w:rsidRDefault="00A716D4" w:rsidP="00537467">
            <w:pPr>
              <w:widowControl/>
              <w:jc w:val="both"/>
              <w:rPr>
                <w:sz w:val="22"/>
                <w:szCs w:val="22"/>
              </w:rPr>
            </w:pPr>
            <w:r w:rsidRPr="007B4A5E">
              <w:rPr>
                <w:sz w:val="22"/>
                <w:szCs w:val="22"/>
              </w:rPr>
              <w:t>3.2. за срок за разпространение на филма и предвиден брой зрители;</w:t>
            </w:r>
          </w:p>
          <w:p w:rsidR="00A716D4" w:rsidRPr="007B4A5E" w:rsidRDefault="00A716D4" w:rsidP="00537467">
            <w:pPr>
              <w:jc w:val="both"/>
              <w:rPr>
                <w:sz w:val="22"/>
                <w:szCs w:val="22"/>
              </w:rPr>
            </w:pPr>
            <w:r w:rsidRPr="007B4A5E">
              <w:rPr>
                <w:sz w:val="22"/>
                <w:szCs w:val="22"/>
              </w:rPr>
              <w:t>3.3. за бюджет на проекта;</w:t>
            </w:r>
          </w:p>
          <w:p w:rsidR="00A716D4" w:rsidRPr="007B4A5E" w:rsidRDefault="00A716D4" w:rsidP="00FA1439">
            <w:pPr>
              <w:jc w:val="both"/>
              <w:rPr>
                <w:sz w:val="22"/>
                <w:szCs w:val="22"/>
              </w:rPr>
            </w:pPr>
            <w:r w:rsidRPr="007B4A5E">
              <w:rPr>
                <w:sz w:val="22"/>
                <w:szCs w:val="22"/>
              </w:rPr>
              <w:t>3.4. за броят  и размерът на траншовете и изискваните отчетни документи за разходването на помощта, както и условия за сконтиране, когато са приложими;</w:t>
            </w:r>
          </w:p>
          <w:p w:rsidR="00A716D4" w:rsidRPr="007B4A5E" w:rsidRDefault="00A716D4" w:rsidP="00544B64">
            <w:pPr>
              <w:widowControl/>
              <w:jc w:val="both"/>
              <w:rPr>
                <w:sz w:val="22"/>
                <w:szCs w:val="22"/>
              </w:rPr>
            </w:pPr>
            <w:r w:rsidRPr="007B4A5E">
              <w:rPr>
                <w:sz w:val="22"/>
                <w:szCs w:val="22"/>
              </w:rPr>
              <w:t>3.5. размерът на предоставената държавна помощ в брутно изражение, т.е. преди облагането с данъци или други такси, видът и размерът на  допустимите разходи съгласно чл. 60 от Правилника за прилагане на Закона за филмовата индустрия и редът за отчитане на действително извършените разходи:</w:t>
            </w:r>
          </w:p>
          <w:p w:rsidR="00A716D4" w:rsidRPr="007B4A5E" w:rsidRDefault="00A716D4" w:rsidP="00537467">
            <w:pPr>
              <w:widowControl/>
              <w:jc w:val="both"/>
              <w:rPr>
                <w:sz w:val="22"/>
                <w:szCs w:val="22"/>
              </w:rPr>
            </w:pPr>
            <w:r w:rsidRPr="007B4A5E">
              <w:rPr>
                <w:sz w:val="22"/>
                <w:szCs w:val="22"/>
                <w:lang w:val="ru-RU"/>
              </w:rPr>
              <w:t xml:space="preserve">3.5.1. </w:t>
            </w:r>
            <w:r w:rsidRPr="007B4A5E">
              <w:rPr>
                <w:sz w:val="22"/>
                <w:szCs w:val="22"/>
              </w:rPr>
              <w:t>представяне на финансов отчет за извършените разходи, заверен от експерт счетоводител;</w:t>
            </w:r>
          </w:p>
          <w:p w:rsidR="00A716D4" w:rsidRPr="007B4A5E" w:rsidRDefault="00A716D4" w:rsidP="00537467">
            <w:pPr>
              <w:widowControl/>
              <w:jc w:val="both"/>
              <w:rPr>
                <w:sz w:val="22"/>
                <w:szCs w:val="22"/>
              </w:rPr>
            </w:pPr>
            <w:r w:rsidRPr="007B4A5E">
              <w:rPr>
                <w:sz w:val="22"/>
                <w:szCs w:val="22"/>
                <w:lang w:val="ru-RU"/>
              </w:rPr>
              <w:t xml:space="preserve">3.5.2. </w:t>
            </w:r>
            <w:r w:rsidRPr="007B4A5E">
              <w:rPr>
                <w:sz w:val="22"/>
                <w:szCs w:val="22"/>
              </w:rPr>
              <w:t>разходите да се отчитат по приетата класификация на бюджета, диференцирано по източници на финансиране, държавна помощ от агенцията и всички други източници, формиращи бюджета и доказателства за реалното им плащане;</w:t>
            </w:r>
          </w:p>
          <w:p w:rsidR="00A716D4" w:rsidRPr="007B4A5E" w:rsidRDefault="00A716D4" w:rsidP="00537467">
            <w:pPr>
              <w:widowControl/>
              <w:jc w:val="both"/>
              <w:rPr>
                <w:sz w:val="22"/>
                <w:szCs w:val="22"/>
              </w:rPr>
            </w:pPr>
            <w:r w:rsidRPr="007B4A5E">
              <w:rPr>
                <w:sz w:val="22"/>
                <w:szCs w:val="22"/>
              </w:rPr>
              <w:t xml:space="preserve">3.6. задължението за възстановяване на сума, </w:t>
            </w:r>
            <w:bookmarkStart w:id="0" w:name="_GoBack"/>
            <w:bookmarkEnd w:id="0"/>
            <w:r w:rsidRPr="007B4A5E">
              <w:rPr>
                <w:sz w:val="22"/>
                <w:szCs w:val="22"/>
              </w:rPr>
              <w:t>равна на процентното изражение на предоставената държавна помощ от неотчетените разходи в случай, че отчетените разходи не достигат планираните в бюджета или са недопустими</w:t>
            </w:r>
          </w:p>
          <w:p w:rsidR="00A716D4" w:rsidRPr="007B4A5E" w:rsidRDefault="00A716D4" w:rsidP="00537467">
            <w:pPr>
              <w:jc w:val="both"/>
              <w:rPr>
                <w:sz w:val="22"/>
                <w:szCs w:val="22"/>
              </w:rPr>
            </w:pPr>
            <w:r w:rsidRPr="007B4A5E">
              <w:rPr>
                <w:sz w:val="22"/>
                <w:szCs w:val="22"/>
              </w:rPr>
              <w:t>3.7. условието, че кандидата губи право да кандидатства за финансиране по чл. 32 от ЗФИ за срок от една година, в случай, че отчетения брой зрители е под 30 на сто от предвидените в плана за разпространение за срока на договора;</w:t>
            </w:r>
          </w:p>
          <w:p w:rsidR="00A716D4" w:rsidRPr="007B4A5E" w:rsidRDefault="00A716D4" w:rsidP="00537467">
            <w:pPr>
              <w:jc w:val="both"/>
              <w:rPr>
                <w:sz w:val="22"/>
                <w:szCs w:val="22"/>
              </w:rPr>
            </w:pPr>
            <w:r w:rsidRPr="007B4A5E">
              <w:rPr>
                <w:sz w:val="22"/>
                <w:szCs w:val="22"/>
              </w:rPr>
              <w:t>3.8. произтичащите от получаване на помощта задължения за получателя на помощта съгласно ЗФИ и правилника за неговото прилагане.</w:t>
            </w:r>
          </w:p>
          <w:p w:rsidR="00A716D4" w:rsidRPr="007B4A5E" w:rsidRDefault="00A716D4" w:rsidP="0013132A">
            <w:pPr>
              <w:widowControl/>
              <w:jc w:val="both"/>
              <w:rPr>
                <w:sz w:val="22"/>
                <w:szCs w:val="22"/>
              </w:rPr>
            </w:pPr>
            <w:r w:rsidRPr="007B4A5E">
              <w:rPr>
                <w:sz w:val="22"/>
                <w:szCs w:val="22"/>
                <w:lang w:val="ru-RU"/>
              </w:rPr>
              <w:t xml:space="preserve">3.9. </w:t>
            </w:r>
            <w:r w:rsidRPr="007B4A5E">
              <w:rPr>
                <w:sz w:val="22"/>
                <w:szCs w:val="22"/>
              </w:rPr>
              <w:t xml:space="preserve">кандидат, който разходва помощ не по предназначение или се установи по предвидения от законодателството ред,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 (ЕС) 651/2014. В този случай ИА НФЦ изпраща покана до кандидата, за доброволно изпълнение на задължението в </w:t>
            </w:r>
            <w:r>
              <w:rPr>
                <w:sz w:val="22"/>
                <w:szCs w:val="22"/>
              </w:rPr>
              <w:br/>
            </w:r>
            <w:r w:rsidRPr="007B4A5E">
              <w:rPr>
                <w:sz w:val="22"/>
                <w:szCs w:val="22"/>
              </w:rPr>
              <w:t>14-дневен срок от получаването на поканата.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rsidR="00A716D4" w:rsidRPr="007B4A5E" w:rsidRDefault="00A716D4" w:rsidP="00CB7C91">
            <w:pPr>
              <w:widowControl/>
              <w:jc w:val="both"/>
              <w:rPr>
                <w:sz w:val="22"/>
                <w:szCs w:val="22"/>
              </w:rPr>
            </w:pPr>
            <w:r w:rsidRPr="007B4A5E">
              <w:rPr>
                <w:sz w:val="22"/>
                <w:szCs w:val="22"/>
              </w:rPr>
              <w:t>3.10. В случай че кандидата не изпълни доброволно задължението си, в срок до 10 работни дни след изтичането на срока за доброволно изпълнение на задължението, агенцията уведомява Националната агенция за приходите за събиране на вземането.</w:t>
            </w:r>
          </w:p>
        </w:tc>
      </w:tr>
      <w:tr w:rsidR="00A716D4" w:rsidRPr="007B4A5E" w:rsidTr="00537467">
        <w:tc>
          <w:tcPr>
            <w:tcW w:w="2718" w:type="dxa"/>
          </w:tcPr>
          <w:p w:rsidR="00A716D4" w:rsidRPr="007B4A5E" w:rsidRDefault="00A716D4" w:rsidP="00537467">
            <w:pPr>
              <w:widowControl/>
              <w:shd w:val="clear" w:color="auto" w:fill="BFBFBF"/>
              <w:rPr>
                <w:sz w:val="22"/>
                <w:szCs w:val="22"/>
              </w:rPr>
            </w:pPr>
            <w:r w:rsidRPr="007B4A5E">
              <w:rPr>
                <w:sz w:val="22"/>
                <w:szCs w:val="22"/>
              </w:rPr>
              <w:t>4</w:t>
            </w:r>
            <w:r w:rsidRPr="007B4A5E">
              <w:rPr>
                <w:sz w:val="22"/>
                <w:szCs w:val="22"/>
                <w:lang w:val="ru-RU"/>
              </w:rPr>
              <w:t>.</w:t>
            </w:r>
            <w:r>
              <w:rPr>
                <w:sz w:val="22"/>
                <w:szCs w:val="22"/>
                <w:lang w:val="ru-RU"/>
              </w:rPr>
              <w:t xml:space="preserve"> </w:t>
            </w:r>
            <w:r w:rsidRPr="007B4A5E">
              <w:rPr>
                <w:sz w:val="22"/>
                <w:szCs w:val="22"/>
                <w:lang w:val="ru-RU"/>
              </w:rPr>
              <w:t xml:space="preserve">За договор </w:t>
            </w:r>
            <w:r w:rsidRPr="007B4A5E">
              <w:rPr>
                <w:sz w:val="22"/>
                <w:szCs w:val="22"/>
              </w:rPr>
              <w:t>за проект за показ на филми</w:t>
            </w:r>
            <w:r w:rsidRPr="007B4A5E">
              <w:rPr>
                <w:sz w:val="22"/>
                <w:szCs w:val="22"/>
                <w:lang w:val="ru-RU"/>
              </w:rPr>
              <w:t>:</w:t>
            </w:r>
          </w:p>
          <w:p w:rsidR="00A716D4" w:rsidRPr="007B4A5E" w:rsidRDefault="00A716D4" w:rsidP="00537467">
            <w:pPr>
              <w:widowControl/>
              <w:shd w:val="clear" w:color="auto" w:fill="BFBFBF"/>
              <w:jc w:val="both"/>
              <w:rPr>
                <w:sz w:val="22"/>
                <w:szCs w:val="22"/>
              </w:rPr>
            </w:pPr>
          </w:p>
        </w:tc>
        <w:tc>
          <w:tcPr>
            <w:tcW w:w="11142" w:type="dxa"/>
          </w:tcPr>
          <w:p w:rsidR="00A716D4" w:rsidRPr="007B4A5E" w:rsidRDefault="00A716D4" w:rsidP="006F2EAB">
            <w:pPr>
              <w:tabs>
                <w:tab w:val="left" w:pos="0"/>
              </w:tabs>
              <w:jc w:val="both"/>
              <w:rPr>
                <w:sz w:val="22"/>
                <w:szCs w:val="22"/>
              </w:rPr>
            </w:pPr>
            <w:r w:rsidRPr="007B4A5E">
              <w:rPr>
                <w:sz w:val="22"/>
                <w:szCs w:val="22"/>
              </w:rPr>
              <w:t xml:space="preserve">4.1. клауза, че държавното финансиране се осъществява по смисъла на Закона за държавната помощ и условията на </w:t>
            </w:r>
            <w:hyperlink r:id="rId6" w:history="1">
              <w:r w:rsidRPr="007B4A5E">
                <w:rPr>
                  <w:rStyle w:val="Hyperlink"/>
                  <w:color w:val="auto"/>
                  <w:szCs w:val="24"/>
                </w:rPr>
                <w:t>Регламент (ЕС) № 1407/2013</w:t>
              </w:r>
            </w:hyperlink>
            <w:r w:rsidRPr="007B4A5E">
              <w:rPr>
                <w:szCs w:val="24"/>
              </w:rPr>
              <w:t xml:space="preserve"> на Комисията от 18 декември 2013 г. относно прилагането на </w:t>
            </w:r>
            <w:hyperlink r:id="rId7" w:history="1">
              <w:r w:rsidRPr="007B4A5E">
                <w:rPr>
                  <w:rStyle w:val="Hyperlink"/>
                  <w:color w:val="auto"/>
                  <w:szCs w:val="24"/>
                </w:rPr>
                <w:t>членове 107</w:t>
              </w:r>
            </w:hyperlink>
            <w:r w:rsidRPr="007B4A5E">
              <w:rPr>
                <w:szCs w:val="24"/>
              </w:rPr>
              <w:t xml:space="preserve"> и </w:t>
            </w:r>
            <w:hyperlink r:id="rId8" w:history="1">
              <w:r w:rsidRPr="007B4A5E">
                <w:rPr>
                  <w:rStyle w:val="Hyperlink"/>
                  <w:color w:val="auto"/>
                  <w:szCs w:val="24"/>
                </w:rPr>
                <w:t>108 от Договора за функционирането на Европейския съюз</w:t>
              </w:r>
            </w:hyperlink>
            <w:r w:rsidRPr="007B4A5E">
              <w:rPr>
                <w:szCs w:val="24"/>
              </w:rPr>
              <w:t xml:space="preserve"> към помощта de minimis (ОВ, L 352/1 от 24 декември 2013 г.)"</w:t>
            </w:r>
            <w:r w:rsidRPr="007B4A5E">
              <w:rPr>
                <w:sz w:val="22"/>
                <w:szCs w:val="22"/>
              </w:rPr>
              <w:t>, че Изпълнителна агенция „Национален филмов център“ е администратор на държавната помощ и че държавното подпомагане се осъществява по схема № …………………..;</w:t>
            </w:r>
          </w:p>
          <w:p w:rsidR="00A716D4" w:rsidRPr="007B4A5E" w:rsidRDefault="00A716D4" w:rsidP="00FA1439">
            <w:pPr>
              <w:jc w:val="both"/>
              <w:rPr>
                <w:sz w:val="22"/>
                <w:szCs w:val="22"/>
              </w:rPr>
            </w:pPr>
            <w:r w:rsidRPr="007B4A5E">
              <w:rPr>
                <w:sz w:val="22"/>
                <w:szCs w:val="22"/>
              </w:rPr>
              <w:t xml:space="preserve">4.2. размерът на предоставената помощ </w:t>
            </w:r>
            <w:r>
              <w:rPr>
                <w:sz w:val="22"/>
                <w:szCs w:val="22"/>
              </w:rPr>
              <w:t>„</w:t>
            </w:r>
            <w:r w:rsidRPr="007B4A5E">
              <w:rPr>
                <w:sz w:val="22"/>
                <w:szCs w:val="22"/>
                <w:lang w:val="en-US"/>
              </w:rPr>
              <w:t>de minimis</w:t>
            </w:r>
            <w:r>
              <w:rPr>
                <w:sz w:val="22"/>
                <w:szCs w:val="22"/>
              </w:rPr>
              <w:t>”</w:t>
            </w:r>
            <w:r w:rsidRPr="007B4A5E">
              <w:rPr>
                <w:sz w:val="22"/>
                <w:szCs w:val="22"/>
              </w:rPr>
              <w:t xml:space="preserve"> в брутно изражение, т.е. преди облагането с данъци или други такси, видът и размерът на разходите и редът за отчитане на действително извършените разходи съгласно чл. 66 от Правилника за прилагане на Закона за филмовата индустрия, броят и размерът на траншовете, както и условия за сконтиране, когато са приложими;</w:t>
            </w:r>
          </w:p>
          <w:p w:rsidR="00A716D4" w:rsidRPr="007B4A5E" w:rsidRDefault="00A716D4" w:rsidP="00537467">
            <w:pPr>
              <w:jc w:val="both"/>
              <w:rPr>
                <w:sz w:val="22"/>
                <w:szCs w:val="22"/>
              </w:rPr>
            </w:pPr>
            <w:r w:rsidRPr="007B4A5E">
              <w:rPr>
                <w:sz w:val="22"/>
                <w:szCs w:val="22"/>
              </w:rPr>
              <w:t xml:space="preserve">4.3. информация за показа на български </w:t>
            </w:r>
            <w:r w:rsidRPr="007B4A5E">
              <w:rPr>
                <w:bCs/>
                <w:sz w:val="22"/>
                <w:szCs w:val="22"/>
              </w:rPr>
              <w:t>или европейски</w:t>
            </w:r>
            <w:r w:rsidRPr="007B4A5E">
              <w:rPr>
                <w:sz w:val="22"/>
                <w:szCs w:val="22"/>
              </w:rPr>
              <w:t xml:space="preserve"> филми, за които салонът кандидатства: брой прожекции, зрители, приходи по заглавия;</w:t>
            </w:r>
          </w:p>
          <w:p w:rsidR="00A716D4" w:rsidRPr="007B4A5E" w:rsidRDefault="00A716D4" w:rsidP="00537467">
            <w:pPr>
              <w:jc w:val="both"/>
              <w:rPr>
                <w:sz w:val="22"/>
                <w:szCs w:val="22"/>
              </w:rPr>
            </w:pPr>
            <w:r w:rsidRPr="007B4A5E">
              <w:rPr>
                <w:sz w:val="22"/>
                <w:szCs w:val="22"/>
              </w:rPr>
              <w:t>4.4.произтичащите от получаване на помощта задължения за получателя на помощта съгласно ЗФИ и правилника за неговото прилагане.</w:t>
            </w:r>
          </w:p>
          <w:p w:rsidR="00A716D4" w:rsidRPr="007B4A5E" w:rsidRDefault="00A716D4" w:rsidP="00F62CF3">
            <w:pPr>
              <w:widowControl/>
              <w:jc w:val="both"/>
              <w:rPr>
                <w:sz w:val="22"/>
                <w:szCs w:val="22"/>
              </w:rPr>
            </w:pPr>
            <w:r w:rsidRPr="007B4A5E">
              <w:rPr>
                <w:sz w:val="22"/>
                <w:szCs w:val="22"/>
              </w:rPr>
              <w:t>4.5. кандидат, който разходва помощ не по предназначение или се установи по предвидения от законодателството ред,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1407/2013. В този случай ИА НФЦ изпраща покана до кандидата, за доброволно изпълнение на задължението в 14-дневен срок от получаването на поканата.</w:t>
            </w:r>
          </w:p>
          <w:p w:rsidR="00A716D4" w:rsidRPr="007B4A5E" w:rsidRDefault="00A716D4" w:rsidP="00537467">
            <w:pPr>
              <w:jc w:val="both"/>
              <w:rPr>
                <w:sz w:val="22"/>
                <w:szCs w:val="22"/>
              </w:rPr>
            </w:pPr>
            <w:r w:rsidRPr="007B4A5E">
              <w:rPr>
                <w:sz w:val="22"/>
                <w:szCs w:val="22"/>
              </w:rPr>
              <w:t>4.5.1. В поканата за доброволно изпълнение ИА НФЦ уведомява кандидата за размера на дължимите суми, срока за възстановяването им, банковата сметка, по която да бъдат възстановени, реда, по който ИА НФЦ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rsidR="00A716D4" w:rsidRPr="007B4A5E" w:rsidRDefault="00A716D4" w:rsidP="00CB7C91">
            <w:pPr>
              <w:jc w:val="both"/>
              <w:rPr>
                <w:sz w:val="22"/>
                <w:szCs w:val="22"/>
              </w:rPr>
            </w:pPr>
            <w:r w:rsidRPr="007B4A5E">
              <w:rPr>
                <w:sz w:val="22"/>
                <w:szCs w:val="22"/>
              </w:rPr>
              <w:t>4.5.2. В случай че кандидата не изпълни доброволно задължението си, в срок до 10 работни дни след изтичането на срока за доброволно изпълнение на задължението ИА НФЦ уведомява Националната агенция за приходите за събиране на вземането.</w:t>
            </w:r>
          </w:p>
        </w:tc>
      </w:tr>
      <w:tr w:rsidR="00A716D4" w:rsidRPr="007B4A5E" w:rsidTr="00537467">
        <w:tc>
          <w:tcPr>
            <w:tcW w:w="2718" w:type="dxa"/>
          </w:tcPr>
          <w:p w:rsidR="00A716D4" w:rsidRPr="007B4A5E" w:rsidRDefault="00A716D4" w:rsidP="00537467">
            <w:pPr>
              <w:widowControl/>
              <w:shd w:val="clear" w:color="auto" w:fill="BFBFBF"/>
              <w:rPr>
                <w:sz w:val="22"/>
                <w:szCs w:val="22"/>
              </w:rPr>
            </w:pPr>
            <w:r w:rsidRPr="007B4A5E">
              <w:rPr>
                <w:sz w:val="22"/>
                <w:szCs w:val="22"/>
              </w:rPr>
              <w:t>5</w:t>
            </w:r>
            <w:r w:rsidRPr="007B4A5E">
              <w:rPr>
                <w:sz w:val="22"/>
                <w:szCs w:val="22"/>
                <w:lang w:val="ru-RU"/>
              </w:rPr>
              <w:t>.</w:t>
            </w:r>
            <w:r>
              <w:rPr>
                <w:sz w:val="22"/>
                <w:szCs w:val="22"/>
                <w:lang w:val="ru-RU"/>
              </w:rPr>
              <w:t xml:space="preserve"> </w:t>
            </w:r>
            <w:r w:rsidRPr="007B4A5E">
              <w:rPr>
                <w:sz w:val="22"/>
                <w:szCs w:val="22"/>
                <w:lang w:val="ru-RU"/>
              </w:rPr>
              <w:t xml:space="preserve">За договор  </w:t>
            </w:r>
            <w:r w:rsidRPr="007B4A5E">
              <w:rPr>
                <w:sz w:val="22"/>
                <w:szCs w:val="22"/>
              </w:rPr>
              <w:t>за реализация на проект на фестивал:</w:t>
            </w:r>
          </w:p>
          <w:p w:rsidR="00A716D4" w:rsidRPr="007B4A5E" w:rsidRDefault="00A716D4" w:rsidP="00537467">
            <w:pPr>
              <w:widowControl/>
              <w:shd w:val="clear" w:color="auto" w:fill="BFBFBF"/>
              <w:jc w:val="both"/>
              <w:rPr>
                <w:sz w:val="22"/>
                <w:szCs w:val="22"/>
              </w:rPr>
            </w:pPr>
          </w:p>
        </w:tc>
        <w:tc>
          <w:tcPr>
            <w:tcW w:w="11142" w:type="dxa"/>
          </w:tcPr>
          <w:p w:rsidR="00A716D4" w:rsidRPr="007B4A5E" w:rsidRDefault="00A716D4" w:rsidP="006F2EAB">
            <w:pPr>
              <w:tabs>
                <w:tab w:val="left" w:pos="0"/>
              </w:tabs>
              <w:jc w:val="both"/>
              <w:rPr>
                <w:sz w:val="22"/>
                <w:szCs w:val="22"/>
              </w:rPr>
            </w:pPr>
            <w:r w:rsidRPr="007B4A5E">
              <w:rPr>
                <w:sz w:val="22"/>
                <w:szCs w:val="22"/>
              </w:rPr>
              <w:t xml:space="preserve">5.1. клауза, че държавното финансиране се осъществява по смисъла на Закона за държавната помощ и условията на </w:t>
            </w:r>
            <w:hyperlink r:id="rId9" w:history="1">
              <w:r w:rsidRPr="007B4A5E">
                <w:rPr>
                  <w:rStyle w:val="Hyperlink"/>
                  <w:color w:val="auto"/>
                  <w:sz w:val="22"/>
                  <w:szCs w:val="22"/>
                </w:rPr>
                <w:t>Регламент (ЕС) № 1407/2013</w:t>
              </w:r>
            </w:hyperlink>
            <w:r w:rsidRPr="007B4A5E">
              <w:rPr>
                <w:sz w:val="22"/>
                <w:szCs w:val="22"/>
              </w:rPr>
              <w:t xml:space="preserve"> на Комисията от 18 декември 2013 г. относно прилагането на </w:t>
            </w:r>
            <w:hyperlink r:id="rId10" w:history="1">
              <w:r w:rsidRPr="007B4A5E">
                <w:rPr>
                  <w:rStyle w:val="Hyperlink"/>
                  <w:color w:val="auto"/>
                  <w:sz w:val="22"/>
                  <w:szCs w:val="22"/>
                </w:rPr>
                <w:t>членове 107</w:t>
              </w:r>
            </w:hyperlink>
            <w:r w:rsidRPr="007B4A5E">
              <w:rPr>
                <w:sz w:val="22"/>
                <w:szCs w:val="22"/>
              </w:rPr>
              <w:t xml:space="preserve"> и </w:t>
            </w:r>
            <w:hyperlink r:id="rId11" w:history="1">
              <w:r w:rsidRPr="007B4A5E">
                <w:rPr>
                  <w:rStyle w:val="Hyperlink"/>
                  <w:color w:val="auto"/>
                  <w:sz w:val="22"/>
                  <w:szCs w:val="22"/>
                </w:rPr>
                <w:t>108 от Договора за функционирането на Европейския съюз</w:t>
              </w:r>
            </w:hyperlink>
            <w:r w:rsidRPr="007B4A5E">
              <w:rPr>
                <w:sz w:val="22"/>
                <w:szCs w:val="22"/>
              </w:rPr>
              <w:t xml:space="preserve"> към помощта </w:t>
            </w:r>
            <w:r>
              <w:rPr>
                <w:sz w:val="22"/>
                <w:szCs w:val="22"/>
              </w:rPr>
              <w:t>„</w:t>
            </w:r>
            <w:r w:rsidRPr="007B4A5E">
              <w:rPr>
                <w:sz w:val="22"/>
                <w:szCs w:val="22"/>
              </w:rPr>
              <w:t>de minimis</w:t>
            </w:r>
            <w:r>
              <w:rPr>
                <w:sz w:val="22"/>
                <w:szCs w:val="22"/>
              </w:rPr>
              <w:t>”</w:t>
            </w:r>
            <w:r w:rsidRPr="007B4A5E">
              <w:rPr>
                <w:sz w:val="22"/>
                <w:szCs w:val="22"/>
              </w:rPr>
              <w:t xml:space="preserve"> (ОВ, L 352/1 от 24 декември 2013 г.),</w:t>
            </w:r>
            <w:r w:rsidRPr="007B4A5E">
              <w:rPr>
                <w:szCs w:val="24"/>
              </w:rPr>
              <w:t xml:space="preserve"> </w:t>
            </w:r>
            <w:r w:rsidRPr="007B4A5E">
              <w:rPr>
                <w:sz w:val="22"/>
                <w:szCs w:val="22"/>
              </w:rPr>
              <w:t xml:space="preserve">че Изпълнителна агенция „Национален филмов център“ е администратор на помощта </w:t>
            </w:r>
            <w:r>
              <w:rPr>
                <w:sz w:val="22"/>
                <w:szCs w:val="22"/>
              </w:rPr>
              <w:t>„</w:t>
            </w:r>
            <w:r w:rsidRPr="007B4A5E">
              <w:rPr>
                <w:sz w:val="22"/>
                <w:szCs w:val="22"/>
                <w:lang w:val="en-US"/>
              </w:rPr>
              <w:t>de minimis</w:t>
            </w:r>
            <w:r>
              <w:rPr>
                <w:sz w:val="22"/>
                <w:szCs w:val="22"/>
              </w:rPr>
              <w:t>”</w:t>
            </w:r>
            <w:r w:rsidRPr="007B4A5E">
              <w:rPr>
                <w:sz w:val="22"/>
                <w:szCs w:val="22"/>
              </w:rPr>
              <w:t xml:space="preserve"> и че държавното подпомагане се осъществява по схема № …………………..;</w:t>
            </w:r>
          </w:p>
          <w:p w:rsidR="00A716D4" w:rsidRPr="007B4A5E" w:rsidRDefault="00A716D4" w:rsidP="00EB3E4C">
            <w:pPr>
              <w:widowControl/>
              <w:jc w:val="both"/>
              <w:rPr>
                <w:sz w:val="22"/>
                <w:szCs w:val="22"/>
              </w:rPr>
            </w:pPr>
            <w:r w:rsidRPr="007B4A5E">
              <w:rPr>
                <w:sz w:val="22"/>
                <w:szCs w:val="22"/>
              </w:rPr>
              <w:t xml:space="preserve">5.2. размерът на предоставената помощ </w:t>
            </w:r>
            <w:r>
              <w:rPr>
                <w:sz w:val="22"/>
                <w:szCs w:val="22"/>
              </w:rPr>
              <w:t>„</w:t>
            </w:r>
            <w:r w:rsidRPr="007B4A5E">
              <w:rPr>
                <w:sz w:val="22"/>
                <w:szCs w:val="22"/>
                <w:lang w:val="en-US"/>
              </w:rPr>
              <w:t>de minimis</w:t>
            </w:r>
            <w:r>
              <w:rPr>
                <w:sz w:val="22"/>
                <w:szCs w:val="22"/>
              </w:rPr>
              <w:t>”</w:t>
            </w:r>
            <w:r w:rsidRPr="007B4A5E">
              <w:rPr>
                <w:sz w:val="22"/>
                <w:szCs w:val="22"/>
              </w:rPr>
              <w:t xml:space="preserve"> в брутно изражение, т.е. преди облагането с данъци или други такси, видът и размерът на разходите и редът за отчитане на действително извършените разходи:</w:t>
            </w:r>
          </w:p>
          <w:p w:rsidR="00A716D4" w:rsidRPr="007B4A5E" w:rsidRDefault="00A716D4" w:rsidP="00537467">
            <w:pPr>
              <w:jc w:val="both"/>
              <w:rPr>
                <w:sz w:val="22"/>
                <w:szCs w:val="22"/>
              </w:rPr>
            </w:pPr>
            <w:r w:rsidRPr="007B4A5E">
              <w:rPr>
                <w:sz w:val="22"/>
                <w:szCs w:val="22"/>
              </w:rPr>
              <w:t>5.3. бюджет на проекта;</w:t>
            </w:r>
          </w:p>
          <w:p w:rsidR="00A716D4" w:rsidRPr="007B4A5E" w:rsidRDefault="00A716D4" w:rsidP="00537467">
            <w:pPr>
              <w:jc w:val="both"/>
              <w:rPr>
                <w:sz w:val="22"/>
                <w:szCs w:val="22"/>
              </w:rPr>
            </w:pPr>
            <w:r>
              <w:rPr>
                <w:sz w:val="22"/>
                <w:szCs w:val="22"/>
              </w:rPr>
              <w:t xml:space="preserve">5.4. броят </w:t>
            </w:r>
            <w:r w:rsidRPr="007B4A5E">
              <w:rPr>
                <w:sz w:val="22"/>
                <w:szCs w:val="22"/>
              </w:rPr>
              <w:t>и размерът на траншовете и изискваните отчетни документи за разходването на помощта, както и условия за сконтиране, когато са приложими;</w:t>
            </w:r>
          </w:p>
          <w:p w:rsidR="00A716D4" w:rsidRPr="007B4A5E" w:rsidRDefault="00A716D4" w:rsidP="00537467">
            <w:pPr>
              <w:widowControl/>
              <w:jc w:val="both"/>
              <w:rPr>
                <w:sz w:val="22"/>
                <w:szCs w:val="22"/>
              </w:rPr>
            </w:pPr>
            <w:r w:rsidRPr="007B4A5E">
              <w:rPr>
                <w:sz w:val="22"/>
                <w:szCs w:val="22"/>
              </w:rPr>
              <w:t>5.5. видът и размерът на допустимите разходите и ред за отчитане на действително извършените разходи съгласно съгласно чл. 66 от Правилника за прилагане на Закона за филмовата индустрия.</w:t>
            </w:r>
          </w:p>
          <w:p w:rsidR="00A716D4" w:rsidRPr="007B4A5E" w:rsidRDefault="00A716D4" w:rsidP="00537467">
            <w:pPr>
              <w:widowControl/>
              <w:jc w:val="both"/>
              <w:rPr>
                <w:sz w:val="22"/>
                <w:szCs w:val="22"/>
              </w:rPr>
            </w:pPr>
            <w:r w:rsidRPr="007B4A5E">
              <w:rPr>
                <w:sz w:val="22"/>
                <w:szCs w:val="22"/>
                <w:lang w:val="ru-RU"/>
              </w:rPr>
              <w:t xml:space="preserve">5.6 </w:t>
            </w:r>
            <w:r w:rsidRPr="007B4A5E">
              <w:rPr>
                <w:sz w:val="22"/>
                <w:szCs w:val="22"/>
              </w:rPr>
              <w:t>представяне на финансов отчет за извършените разходи, заверен от експерт счетоводител;</w:t>
            </w:r>
          </w:p>
          <w:p w:rsidR="00A716D4" w:rsidRPr="007B4A5E" w:rsidRDefault="00A716D4" w:rsidP="00537467">
            <w:pPr>
              <w:widowControl/>
              <w:jc w:val="both"/>
              <w:rPr>
                <w:sz w:val="22"/>
                <w:szCs w:val="22"/>
              </w:rPr>
            </w:pPr>
            <w:r w:rsidRPr="007B4A5E">
              <w:rPr>
                <w:sz w:val="22"/>
                <w:szCs w:val="22"/>
                <w:lang w:val="ru-RU"/>
              </w:rPr>
              <w:t xml:space="preserve">5.6.1. </w:t>
            </w:r>
            <w:r w:rsidRPr="007B4A5E">
              <w:rPr>
                <w:sz w:val="22"/>
                <w:szCs w:val="22"/>
              </w:rPr>
              <w:t>разходите да се отчитат по приетата класификация на бюджета, диференцирано по източници на финансиране, държавна помощ от агенцията и всички други източници, формиращи бюджета и доказателства за реалното им плащане;</w:t>
            </w:r>
          </w:p>
          <w:p w:rsidR="00A716D4" w:rsidRPr="007B4A5E" w:rsidRDefault="00A716D4" w:rsidP="00537467">
            <w:pPr>
              <w:widowControl/>
              <w:rPr>
                <w:sz w:val="22"/>
                <w:szCs w:val="22"/>
              </w:rPr>
            </w:pPr>
            <w:r w:rsidRPr="007B4A5E">
              <w:rPr>
                <w:sz w:val="22"/>
                <w:szCs w:val="22"/>
              </w:rPr>
              <w:t>5.6.2. условието, че допустимата разлика между отчетени и планирани разходи не може да надвишава 10 на сто от общите по отчет;</w:t>
            </w:r>
          </w:p>
          <w:p w:rsidR="00A716D4" w:rsidRPr="007B4A5E" w:rsidRDefault="00A716D4" w:rsidP="00537467">
            <w:pPr>
              <w:widowControl/>
              <w:jc w:val="both"/>
              <w:rPr>
                <w:sz w:val="22"/>
                <w:szCs w:val="22"/>
              </w:rPr>
            </w:pPr>
            <w:r w:rsidRPr="007B4A5E">
              <w:rPr>
                <w:sz w:val="22"/>
                <w:szCs w:val="22"/>
              </w:rPr>
              <w:t>5.7. задължението за възстановяване на сума, равна на процентното изражение на предоставената държавна помощ от неотчетените разходи в случай, че отчетените разходи не достигат планираните в бюджета.</w:t>
            </w:r>
          </w:p>
          <w:p w:rsidR="00A716D4" w:rsidRPr="007B4A5E" w:rsidRDefault="00A716D4" w:rsidP="00537467">
            <w:pPr>
              <w:widowControl/>
              <w:jc w:val="both"/>
              <w:rPr>
                <w:sz w:val="22"/>
                <w:szCs w:val="22"/>
              </w:rPr>
            </w:pPr>
            <w:r w:rsidRPr="007B4A5E">
              <w:rPr>
                <w:sz w:val="22"/>
                <w:szCs w:val="22"/>
              </w:rPr>
              <w:t>5.8.произтичащите от получаване на помощта задължения за получателя на помощта съгласно ЗФИ и правилника за неговото прилагане.</w:t>
            </w:r>
          </w:p>
          <w:p w:rsidR="00A716D4" w:rsidRPr="007B4A5E" w:rsidRDefault="00A716D4" w:rsidP="0013132A">
            <w:pPr>
              <w:widowControl/>
              <w:jc w:val="both"/>
              <w:rPr>
                <w:sz w:val="22"/>
                <w:szCs w:val="22"/>
              </w:rPr>
            </w:pPr>
            <w:r w:rsidRPr="007B4A5E">
              <w:rPr>
                <w:sz w:val="22"/>
                <w:szCs w:val="22"/>
              </w:rPr>
              <w:t>5.9. кандидат, който разходва помощ не по предназначение или се установи по предвидения от законодателството ред, че е подал невярна или неистинска информация, въз основа на която е получил помощта, я възстановява на Агенцията в пълен размер ведно със законната лихва, от момента на получаването на съответната сума до окончателното й изплащане, съобразно изискванията на Закона за държавните помощи и Регламент 1407/2013. В този случай ИА НФЦ изпраща покана до кандидата, за доброволно изпълнение на задължението в 14-дневен срок от получаването на поканата.</w:t>
            </w:r>
          </w:p>
          <w:p w:rsidR="00A716D4" w:rsidRPr="007B4A5E" w:rsidRDefault="00A716D4" w:rsidP="00537467">
            <w:pPr>
              <w:jc w:val="both"/>
              <w:rPr>
                <w:sz w:val="22"/>
                <w:szCs w:val="22"/>
              </w:rPr>
            </w:pPr>
            <w:r w:rsidRPr="007B4A5E">
              <w:rPr>
                <w:sz w:val="22"/>
                <w:szCs w:val="22"/>
              </w:rPr>
              <w:t>5.9.1. В поканата за доброволно изпълнение агенцията уведомява кандидата за размера на дължимите суми, срока за възстановяването им, банковата сметка, по която да бъдат възстановени, реда, по който агенцията да бъде уведомена за доброволното възстановяване, както и за действията по принудителното изпълнение, които ще бъдат предприети след изтичането на срока за доброволно изпълнение.</w:t>
            </w:r>
          </w:p>
          <w:p w:rsidR="00A716D4" w:rsidRPr="007B4A5E" w:rsidRDefault="00A716D4" w:rsidP="00CB7C91">
            <w:pPr>
              <w:jc w:val="both"/>
              <w:rPr>
                <w:sz w:val="22"/>
                <w:szCs w:val="22"/>
              </w:rPr>
            </w:pPr>
            <w:r w:rsidRPr="007B4A5E">
              <w:rPr>
                <w:sz w:val="22"/>
                <w:szCs w:val="22"/>
              </w:rPr>
              <w:t>5.9.2. В случай че кандидата не изпълни доброволно задължението си в срок до 10 работни дни след изтичането на срока за доброволно изпълнение на задължението, агенцията уведомява Националната агенция за приходите за събиране на вземането.</w:t>
            </w:r>
          </w:p>
        </w:tc>
      </w:tr>
    </w:tbl>
    <w:p w:rsidR="00A716D4" w:rsidRPr="007B4A5E" w:rsidRDefault="00A716D4"/>
    <w:sectPr w:rsidR="00A716D4" w:rsidRPr="007B4A5E" w:rsidSect="007369B9">
      <w:footerReference w:type="even" r:id="rId12"/>
      <w:footerReference w:type="default" r:id="rId13"/>
      <w:pgSz w:w="15840" w:h="12240" w:orient="landscape"/>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16D4" w:rsidRDefault="00A716D4">
      <w:r>
        <w:separator/>
      </w:r>
    </w:p>
  </w:endnote>
  <w:endnote w:type="continuationSeparator" w:id="0">
    <w:p w:rsidR="00A716D4" w:rsidRDefault="00A716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D4" w:rsidRDefault="00A716D4" w:rsidP="007612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716D4" w:rsidRDefault="00A716D4" w:rsidP="00EB64F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16D4" w:rsidRDefault="00A716D4" w:rsidP="007612F8">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6</w:t>
    </w:r>
    <w:r>
      <w:rPr>
        <w:rStyle w:val="PageNumber"/>
      </w:rPr>
      <w:fldChar w:fldCharType="end"/>
    </w:r>
  </w:p>
  <w:p w:rsidR="00A716D4" w:rsidRDefault="00A716D4" w:rsidP="00EB64F6">
    <w:pPr>
      <w:pStyle w:val="Footer"/>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16D4" w:rsidRDefault="00A716D4">
      <w:r>
        <w:separator/>
      </w:r>
    </w:p>
  </w:footnote>
  <w:footnote w:type="continuationSeparator" w:id="0">
    <w:p w:rsidR="00A716D4" w:rsidRDefault="00A716D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stylePaneFormatFilter w:val="3F01"/>
  <w:defaultTabStop w:val="720"/>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65371"/>
    <w:rsid w:val="00005DDF"/>
    <w:rsid w:val="000A2F25"/>
    <w:rsid w:val="0011349C"/>
    <w:rsid w:val="0013132A"/>
    <w:rsid w:val="0013138A"/>
    <w:rsid w:val="001E1069"/>
    <w:rsid w:val="00253B20"/>
    <w:rsid w:val="002C1FBA"/>
    <w:rsid w:val="002C4EBC"/>
    <w:rsid w:val="002D4094"/>
    <w:rsid w:val="003567F2"/>
    <w:rsid w:val="00404E4B"/>
    <w:rsid w:val="004355E1"/>
    <w:rsid w:val="00483131"/>
    <w:rsid w:val="004B1450"/>
    <w:rsid w:val="004C02BB"/>
    <w:rsid w:val="00537467"/>
    <w:rsid w:val="00544B64"/>
    <w:rsid w:val="005C12E6"/>
    <w:rsid w:val="005C689D"/>
    <w:rsid w:val="006E611B"/>
    <w:rsid w:val="006F2EAB"/>
    <w:rsid w:val="007355FD"/>
    <w:rsid w:val="007369B9"/>
    <w:rsid w:val="0075088E"/>
    <w:rsid w:val="00752D4C"/>
    <w:rsid w:val="007612F8"/>
    <w:rsid w:val="007B4A5E"/>
    <w:rsid w:val="00856B09"/>
    <w:rsid w:val="0089646B"/>
    <w:rsid w:val="008C296C"/>
    <w:rsid w:val="008F342F"/>
    <w:rsid w:val="008F69BB"/>
    <w:rsid w:val="00923764"/>
    <w:rsid w:val="0093326D"/>
    <w:rsid w:val="00943622"/>
    <w:rsid w:val="00A208DC"/>
    <w:rsid w:val="00A23C2D"/>
    <w:rsid w:val="00A25FCA"/>
    <w:rsid w:val="00A32EE3"/>
    <w:rsid w:val="00A50F39"/>
    <w:rsid w:val="00A716D4"/>
    <w:rsid w:val="00AB6144"/>
    <w:rsid w:val="00B319CD"/>
    <w:rsid w:val="00BB23FB"/>
    <w:rsid w:val="00C0102F"/>
    <w:rsid w:val="00C51D9E"/>
    <w:rsid w:val="00C6183A"/>
    <w:rsid w:val="00C80F43"/>
    <w:rsid w:val="00CA0524"/>
    <w:rsid w:val="00CB7C91"/>
    <w:rsid w:val="00D36447"/>
    <w:rsid w:val="00DC1899"/>
    <w:rsid w:val="00DE06A6"/>
    <w:rsid w:val="00EB3E4C"/>
    <w:rsid w:val="00EB64F6"/>
    <w:rsid w:val="00EF2952"/>
    <w:rsid w:val="00F62CF3"/>
    <w:rsid w:val="00F65371"/>
    <w:rsid w:val="00FA1439"/>
  </w:rsids>
  <m:mathPr>
    <m:mathFont m:val="Cambria Math"/>
    <m:brkBin m:val="before"/>
    <m:brkBinSub m:val="--"/>
    <m:smallFrac m:val="off"/>
    <m:dispDef/>
    <m:lMargin m:val="0"/>
    <m:rMargin m:val="0"/>
    <m:defJc m:val="centerGroup"/>
    <m:wrapIndent m:val="1440"/>
    <m:intLim m:val="subSup"/>
    <m:naryLim m:val="undOvr"/>
  </m:mathPr>
  <w:uiCompat97To2003/>
  <w:themeFontLang w:val="bg-BG"/>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bg-BG" w:eastAsia="bg-BG"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65371"/>
    <w:pPr>
      <w:widowControl w:val="0"/>
      <w:autoSpaceDE w:val="0"/>
      <w:autoSpaceDN w:val="0"/>
      <w:adjustRightInd w:val="0"/>
    </w:pPr>
    <w:rPr>
      <w:sz w:val="20"/>
      <w:szCs w:val="20"/>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rsid w:val="007B4A5E"/>
    <w:rPr>
      <w:rFonts w:ascii="Tahoma" w:hAnsi="Tahoma" w:cs="Tahoma"/>
      <w:sz w:val="16"/>
      <w:szCs w:val="16"/>
    </w:rPr>
  </w:style>
  <w:style w:type="character" w:customStyle="1" w:styleId="BalloonTextChar">
    <w:name w:val="Balloon Text Char"/>
    <w:basedOn w:val="DefaultParagraphFont"/>
    <w:link w:val="BalloonText"/>
    <w:uiPriority w:val="99"/>
    <w:locked/>
    <w:rsid w:val="007B4A5E"/>
    <w:rPr>
      <w:rFonts w:ascii="Tahoma" w:hAnsi="Tahoma" w:cs="Tahoma"/>
      <w:sz w:val="16"/>
      <w:szCs w:val="16"/>
      <w:lang w:val="bg-BG"/>
    </w:rPr>
  </w:style>
  <w:style w:type="paragraph" w:customStyle="1" w:styleId="CharChar2CharCharCharCharChar">
    <w:name w:val="Char Char2 Char Char Char Char Char"/>
    <w:basedOn w:val="Normal"/>
    <w:uiPriority w:val="99"/>
    <w:rsid w:val="00F65371"/>
    <w:pPr>
      <w:widowControl/>
      <w:tabs>
        <w:tab w:val="left" w:pos="709"/>
      </w:tabs>
      <w:autoSpaceDE/>
      <w:autoSpaceDN/>
      <w:adjustRightInd/>
    </w:pPr>
    <w:rPr>
      <w:rFonts w:ascii="Tahoma" w:hAnsi="Tahoma"/>
      <w:sz w:val="24"/>
      <w:szCs w:val="24"/>
      <w:lang w:val="pl-PL" w:eastAsia="pl-PL"/>
    </w:rPr>
  </w:style>
  <w:style w:type="table" w:styleId="TableGrid">
    <w:name w:val="Table Grid"/>
    <w:basedOn w:val="TableNormal"/>
    <w:uiPriority w:val="99"/>
    <w:rsid w:val="00005DDF"/>
    <w:pPr>
      <w:widowControl w:val="0"/>
      <w:autoSpaceDE w:val="0"/>
      <w:autoSpaceDN w:val="0"/>
      <w:adjustRightInd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752D4C"/>
    <w:rPr>
      <w:rFonts w:cs="Times New Roman"/>
      <w:color w:val="000000"/>
      <w:u w:val="none"/>
      <w:effect w:val="none"/>
    </w:rPr>
  </w:style>
  <w:style w:type="paragraph" w:styleId="Footer">
    <w:name w:val="footer"/>
    <w:basedOn w:val="Normal"/>
    <w:link w:val="FooterChar"/>
    <w:uiPriority w:val="99"/>
    <w:rsid w:val="00EB64F6"/>
    <w:pPr>
      <w:tabs>
        <w:tab w:val="center" w:pos="4536"/>
        <w:tab w:val="right" w:pos="9072"/>
      </w:tabs>
    </w:pPr>
  </w:style>
  <w:style w:type="character" w:customStyle="1" w:styleId="FooterChar">
    <w:name w:val="Footer Char"/>
    <w:basedOn w:val="DefaultParagraphFont"/>
    <w:link w:val="Footer"/>
    <w:uiPriority w:val="99"/>
    <w:semiHidden/>
    <w:locked/>
    <w:rPr>
      <w:rFonts w:cs="Times New Roman"/>
      <w:sz w:val="20"/>
      <w:szCs w:val="20"/>
      <w:lang w:eastAsia="en-US"/>
    </w:rPr>
  </w:style>
  <w:style w:type="character" w:styleId="PageNumber">
    <w:name w:val="page number"/>
    <w:basedOn w:val="DefaultParagraphFont"/>
    <w:uiPriority w:val="99"/>
    <w:rsid w:val="00EB64F6"/>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apis://Base=APEV&amp;CELEX=12012E&amp;ToPar=Art108&amp;Type=201" TargetMode="External"/><Relationship Id="rId13" Type="http://schemas.openxmlformats.org/officeDocument/2006/relationships/footer" Target="footer2.xml"/><Relationship Id="rId3" Type="http://schemas.openxmlformats.org/officeDocument/2006/relationships/webSettings" Target="webSettings.xml"/><Relationship Id="rId7" Type="http://schemas.openxmlformats.org/officeDocument/2006/relationships/hyperlink" Target="apis://Base=APEV&amp;CELEX=12012E&amp;ToPar=Art107&amp;Type=201" TargetMode="External"/><Relationship Id="rId12"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apis://Base=APEV&amp;CELEX=32013R1407&amp;Type=201" TargetMode="External"/><Relationship Id="rId11" Type="http://schemas.openxmlformats.org/officeDocument/2006/relationships/hyperlink" Target="apis://Base=APEV&amp;CELEX=12012E&amp;ToPar=Art108&amp;Type=201" TargetMode="Externa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yperlink" Target="apis://Base=APEV&amp;CELEX=12012E&amp;ToPar=Art107&amp;Type=201" TargetMode="External"/><Relationship Id="rId4" Type="http://schemas.openxmlformats.org/officeDocument/2006/relationships/footnotes" Target="footnotes.xml"/><Relationship Id="rId9" Type="http://schemas.openxmlformats.org/officeDocument/2006/relationships/hyperlink" Target="apis://Base=APEV&amp;CELEX=32013R1407&amp;Type=201"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153</TotalTime>
  <Pages>6</Pages>
  <Words>2879</Words>
  <Characters>16414</Characters>
  <Application>Microsoft Office Outlook</Application>
  <DocSecurity>0</DocSecurity>
  <Lines>0</Lines>
  <Paragraphs>0</Paragraphs>
  <ScaleCrop>false</ScaleCrop>
  <Company>ADD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Peter</dc:creator>
  <cp:keywords/>
  <dc:description/>
  <cp:lastModifiedBy>m.yordanova</cp:lastModifiedBy>
  <cp:revision>22</cp:revision>
  <cp:lastPrinted>2018-12-03T08:57:00Z</cp:lastPrinted>
  <dcterms:created xsi:type="dcterms:W3CDTF">2018-11-22T13:03:00Z</dcterms:created>
  <dcterms:modified xsi:type="dcterms:W3CDTF">2018-12-06T13:39:00Z</dcterms:modified>
</cp:coreProperties>
</file>